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D63" w:rsidRDefault="00762D63" w:rsidP="008978B2">
      <w:pPr>
        <w:pStyle w:val="NoSpacing"/>
        <w:rPr>
          <w:rFonts w:ascii="Comic Sans MS" w:hAnsi="Comic Sans MS"/>
          <w:sz w:val="20"/>
          <w:szCs w:val="20"/>
        </w:rPr>
      </w:pPr>
    </w:p>
    <w:p w:rsidR="00762D63" w:rsidRPr="008978B2" w:rsidRDefault="00762D63"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62D63" w:rsidRPr="008978B2" w:rsidRDefault="00762D63"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13</w:t>
      </w:r>
      <w:r w:rsidRPr="0091422C">
        <w:rPr>
          <w:rFonts w:ascii="Comic Sans MS" w:hAnsi="Comic Sans MS"/>
          <w:b/>
          <w:sz w:val="20"/>
          <w:szCs w:val="20"/>
        </w:rPr>
        <w:t>.</w:t>
      </w:r>
      <w:r>
        <w:rPr>
          <w:rFonts w:ascii="Comic Sans MS" w:hAnsi="Comic Sans MS"/>
          <w:b/>
          <w:sz w:val="20"/>
          <w:szCs w:val="20"/>
        </w:rPr>
        <w:t>04.2017</w:t>
      </w:r>
    </w:p>
    <w:p w:rsidR="00762D63" w:rsidRDefault="00762D63"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762D63" w:rsidRPr="008E3B68" w:rsidRDefault="00762D63" w:rsidP="008978B2">
      <w:pPr>
        <w:pStyle w:val="NoSpacing"/>
        <w:rPr>
          <w:rFonts w:ascii="Comic Sans MS" w:hAnsi="Comic Sans MS"/>
          <w:sz w:val="20"/>
          <w:szCs w:val="20"/>
        </w:rPr>
      </w:pPr>
      <w:r>
        <w:rPr>
          <w:rFonts w:ascii="Comic Sans MS" w:hAnsi="Comic Sans MS"/>
          <w:sz w:val="20"/>
          <w:szCs w:val="20"/>
        </w:rPr>
        <w:t>Öğretmenin Adı:</w:t>
      </w:r>
    </w:p>
    <w:p w:rsidR="00762D63" w:rsidRPr="008978B2" w:rsidRDefault="00762D63" w:rsidP="00783B80">
      <w:pPr>
        <w:pStyle w:val="NoSpacing"/>
        <w:jc w:val="center"/>
        <w:rPr>
          <w:rFonts w:ascii="Comic Sans MS" w:hAnsi="Comic Sans MS"/>
          <w:b/>
          <w:sz w:val="20"/>
          <w:szCs w:val="20"/>
        </w:rPr>
      </w:pPr>
      <w:r w:rsidRPr="008978B2">
        <w:rPr>
          <w:rFonts w:ascii="Comic Sans MS" w:hAnsi="Comic Sans MS"/>
          <w:b/>
          <w:sz w:val="20"/>
          <w:szCs w:val="20"/>
        </w:rPr>
        <w:t>EĞİTİM AKIŞI</w:t>
      </w:r>
    </w:p>
    <w:p w:rsidR="00762D63" w:rsidRDefault="00762D63"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62D63" w:rsidRPr="008978B2" w:rsidRDefault="00762D63" w:rsidP="00B62773">
      <w:pPr>
        <w:pStyle w:val="NoSpacing"/>
        <w:jc w:val="both"/>
        <w:rPr>
          <w:rFonts w:ascii="Comic Sans MS" w:hAnsi="Comic Sans MS"/>
          <w:sz w:val="20"/>
          <w:szCs w:val="20"/>
        </w:rPr>
      </w:pPr>
      <w:r>
        <w:rPr>
          <w:rFonts w:ascii="Comic Sans MS" w:hAnsi="Comic Sans MS" w:cs="Calibri"/>
          <w:sz w:val="20"/>
          <w:szCs w:val="20"/>
        </w:rPr>
        <w:t>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762D63" w:rsidRPr="008978B2" w:rsidRDefault="00762D63"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62D63" w:rsidRPr="008978B2" w:rsidRDefault="00762D63"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62D63" w:rsidRPr="008978B2" w:rsidRDefault="00762D63"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62D63" w:rsidRPr="008978B2" w:rsidRDefault="00762D63"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62D63" w:rsidRPr="008978B2" w:rsidRDefault="00762D63" w:rsidP="008978B2">
      <w:pPr>
        <w:pStyle w:val="NoSpacing"/>
        <w:rPr>
          <w:rFonts w:ascii="Comic Sans MS" w:hAnsi="Comic Sans MS"/>
          <w:sz w:val="20"/>
          <w:szCs w:val="20"/>
        </w:rPr>
      </w:pPr>
      <w:r>
        <w:rPr>
          <w:rFonts w:ascii="Comic Sans MS" w:hAnsi="Comic Sans MS"/>
          <w:sz w:val="20"/>
          <w:szCs w:val="20"/>
        </w:rPr>
        <w:t xml:space="preserve">“ YAĞMUR NASIL YAĞAR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fen – sanat </w:t>
      </w:r>
      <w:r w:rsidRPr="008978B2">
        <w:rPr>
          <w:rFonts w:ascii="Comic Sans MS" w:hAnsi="Comic Sans MS"/>
          <w:sz w:val="20"/>
          <w:szCs w:val="20"/>
        </w:rPr>
        <w:t>etkinliği</w:t>
      </w:r>
    </w:p>
    <w:p w:rsidR="00762D63" w:rsidRDefault="00762D63" w:rsidP="000D430C">
      <w:pPr>
        <w:pStyle w:val="NoSpacing"/>
        <w:rPr>
          <w:rFonts w:ascii="Comic Sans MS" w:hAnsi="Comic Sans MS"/>
          <w:b/>
          <w:sz w:val="20"/>
          <w:szCs w:val="20"/>
        </w:rPr>
      </w:pPr>
    </w:p>
    <w:p w:rsidR="00762D63" w:rsidRPr="000D430C" w:rsidRDefault="00762D63" w:rsidP="000D430C">
      <w:pPr>
        <w:pStyle w:val="NoSpacing"/>
        <w:rPr>
          <w:rFonts w:ascii="Comic Sans MS" w:hAnsi="Comic Sans MS"/>
          <w:b/>
          <w:sz w:val="20"/>
          <w:szCs w:val="20"/>
        </w:rPr>
      </w:pPr>
      <w:r w:rsidRPr="000D430C">
        <w:rPr>
          <w:rFonts w:ascii="Comic Sans MS" w:hAnsi="Comic Sans MS"/>
          <w:b/>
          <w:sz w:val="20"/>
          <w:szCs w:val="20"/>
        </w:rPr>
        <w:t>Öğle Yemeği, Temizlik</w:t>
      </w:r>
    </w:p>
    <w:p w:rsidR="00762D63" w:rsidRPr="000D430C" w:rsidRDefault="00762D63" w:rsidP="000D430C">
      <w:pPr>
        <w:pStyle w:val="NoSpacing"/>
        <w:rPr>
          <w:rFonts w:ascii="Comic Sans MS" w:hAnsi="Comic Sans MS"/>
          <w:b/>
          <w:sz w:val="20"/>
          <w:szCs w:val="20"/>
        </w:rPr>
      </w:pPr>
      <w:r w:rsidRPr="000D430C">
        <w:rPr>
          <w:rFonts w:ascii="Comic Sans MS" w:hAnsi="Comic Sans MS"/>
          <w:b/>
          <w:sz w:val="20"/>
          <w:szCs w:val="20"/>
        </w:rPr>
        <w:t xml:space="preserve">Dinlenme            </w:t>
      </w:r>
    </w:p>
    <w:p w:rsidR="00762D63" w:rsidRPr="000D430C" w:rsidRDefault="00762D63" w:rsidP="000D430C">
      <w:pPr>
        <w:pStyle w:val="NoSpacing"/>
        <w:rPr>
          <w:rFonts w:ascii="Comic Sans MS" w:hAnsi="Comic Sans MS"/>
          <w:b/>
          <w:sz w:val="20"/>
          <w:szCs w:val="20"/>
        </w:rPr>
      </w:pPr>
      <w:r w:rsidRPr="000D430C">
        <w:rPr>
          <w:rFonts w:ascii="Comic Sans MS" w:hAnsi="Comic Sans MS"/>
          <w:b/>
          <w:sz w:val="20"/>
          <w:szCs w:val="20"/>
        </w:rPr>
        <w:t>Kahvaltı, Temizlik</w:t>
      </w:r>
    </w:p>
    <w:p w:rsidR="00762D63" w:rsidRPr="000D430C" w:rsidRDefault="00762D63" w:rsidP="000D430C">
      <w:pPr>
        <w:pStyle w:val="NoSpacing"/>
        <w:rPr>
          <w:rFonts w:ascii="Comic Sans MS" w:hAnsi="Comic Sans MS"/>
          <w:b/>
          <w:sz w:val="20"/>
          <w:szCs w:val="20"/>
        </w:rPr>
      </w:pPr>
    </w:p>
    <w:p w:rsidR="00762D63" w:rsidRPr="000D430C" w:rsidRDefault="00762D63" w:rsidP="000D430C">
      <w:pPr>
        <w:pStyle w:val="NoSpacing"/>
        <w:rPr>
          <w:rFonts w:ascii="Comic Sans MS" w:hAnsi="Comic Sans MS"/>
          <w:b/>
          <w:sz w:val="20"/>
          <w:szCs w:val="20"/>
        </w:rPr>
      </w:pPr>
      <w:r w:rsidRPr="000D430C">
        <w:rPr>
          <w:rFonts w:ascii="Comic Sans MS" w:hAnsi="Comic Sans MS"/>
          <w:b/>
          <w:sz w:val="20"/>
          <w:szCs w:val="20"/>
        </w:rPr>
        <w:t>Etkinlik Zamanı</w:t>
      </w:r>
    </w:p>
    <w:p w:rsidR="00762D63" w:rsidRPr="00783B80" w:rsidRDefault="00762D63" w:rsidP="000D430C">
      <w:pPr>
        <w:pStyle w:val="NoSpacing"/>
        <w:rPr>
          <w:rFonts w:ascii="Comic Sans MS" w:hAnsi="Comic Sans MS"/>
          <w:sz w:val="20"/>
          <w:szCs w:val="20"/>
        </w:rPr>
      </w:pPr>
      <w:r>
        <w:rPr>
          <w:rFonts w:ascii="Comic Sans MS" w:hAnsi="Comic Sans MS"/>
          <w:sz w:val="20"/>
          <w:szCs w:val="20"/>
        </w:rPr>
        <w:t xml:space="preserve">"ÇİÇEKLER AÇTI ’’ isimli  fen Türkçe </w:t>
      </w:r>
      <w:bookmarkStart w:id="0" w:name="_GoBack"/>
      <w:bookmarkEnd w:id="0"/>
      <w:r w:rsidRPr="00783B80">
        <w:rPr>
          <w:rFonts w:ascii="Comic Sans MS" w:hAnsi="Comic Sans MS"/>
          <w:sz w:val="20"/>
          <w:szCs w:val="20"/>
        </w:rPr>
        <w:t>etkinliği</w:t>
      </w:r>
    </w:p>
    <w:p w:rsidR="00762D63" w:rsidRPr="000D430C" w:rsidRDefault="00762D63" w:rsidP="000D430C">
      <w:pPr>
        <w:pStyle w:val="NoSpacing"/>
        <w:rPr>
          <w:rFonts w:ascii="Comic Sans MS" w:hAnsi="Comic Sans MS"/>
          <w:b/>
          <w:sz w:val="20"/>
          <w:szCs w:val="20"/>
        </w:rPr>
      </w:pPr>
      <w:r w:rsidRPr="000D430C">
        <w:rPr>
          <w:rFonts w:ascii="Comic Sans MS" w:hAnsi="Comic Sans MS"/>
          <w:b/>
          <w:sz w:val="20"/>
          <w:szCs w:val="20"/>
        </w:rPr>
        <w:t>Oyun Zamanı</w:t>
      </w:r>
    </w:p>
    <w:p w:rsidR="00762D63" w:rsidRPr="00783B80" w:rsidRDefault="00762D63" w:rsidP="000D430C">
      <w:pPr>
        <w:pStyle w:val="NoSpacing"/>
        <w:rPr>
          <w:rFonts w:ascii="Comic Sans MS" w:hAnsi="Comic Sans MS"/>
          <w:sz w:val="20"/>
          <w:szCs w:val="20"/>
        </w:rPr>
      </w:pPr>
      <w:r w:rsidRPr="00783B80">
        <w:rPr>
          <w:rFonts w:ascii="Comic Sans MS" w:hAnsi="Comic Sans MS"/>
          <w:sz w:val="20"/>
          <w:szCs w:val="20"/>
        </w:rPr>
        <w:t>Öğrenme merkezlerinde oyun.</w:t>
      </w:r>
    </w:p>
    <w:p w:rsidR="00762D63" w:rsidRPr="008978B2" w:rsidRDefault="00762D63"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62D63" w:rsidRPr="008978B2" w:rsidRDefault="00762D63" w:rsidP="008978B2">
      <w:pPr>
        <w:pStyle w:val="NoSpacing"/>
        <w:rPr>
          <w:rFonts w:ascii="Comic Sans MS" w:hAnsi="Comic Sans MS"/>
          <w:sz w:val="20"/>
          <w:szCs w:val="20"/>
        </w:rPr>
      </w:pPr>
    </w:p>
    <w:p w:rsidR="00762D63" w:rsidRPr="008978B2" w:rsidRDefault="00762D63" w:rsidP="008978B2">
      <w:pPr>
        <w:pStyle w:val="NoSpacing"/>
        <w:rPr>
          <w:rFonts w:ascii="Comic Sans MS" w:hAnsi="Comic Sans MS"/>
          <w:sz w:val="20"/>
          <w:szCs w:val="20"/>
        </w:rPr>
      </w:pPr>
    </w:p>
    <w:p w:rsidR="00762D63" w:rsidRPr="008978B2" w:rsidRDefault="00762D63" w:rsidP="008978B2">
      <w:pPr>
        <w:pStyle w:val="NoSpacing"/>
        <w:rPr>
          <w:rFonts w:ascii="Comic Sans MS" w:hAnsi="Comic Sans MS"/>
          <w:b/>
          <w:sz w:val="20"/>
          <w:szCs w:val="20"/>
        </w:rPr>
      </w:pPr>
    </w:p>
    <w:p w:rsidR="00762D63" w:rsidRPr="008978B2" w:rsidRDefault="00762D63"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62D63" w:rsidRPr="008978B2" w:rsidRDefault="00762D63"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62D63" w:rsidRPr="008978B2" w:rsidRDefault="00762D63"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62D63" w:rsidRPr="008978B2" w:rsidRDefault="00762D63" w:rsidP="008978B2">
      <w:pPr>
        <w:pStyle w:val="NoSpacing"/>
        <w:rPr>
          <w:rFonts w:ascii="Comic Sans MS" w:hAnsi="Comic Sans MS"/>
          <w:sz w:val="20"/>
          <w:szCs w:val="20"/>
        </w:rPr>
      </w:pPr>
    </w:p>
    <w:p w:rsidR="00762D63" w:rsidRDefault="00762D63" w:rsidP="00521BB8">
      <w:pPr>
        <w:pStyle w:val="Subtitle"/>
        <w:rPr>
          <w:rFonts w:ascii="Comic Sans MS" w:hAnsi="Comic Sans MS"/>
          <w:b/>
          <w:sz w:val="20"/>
          <w:szCs w:val="20"/>
        </w:rPr>
      </w:pPr>
    </w:p>
    <w:p w:rsidR="00762D63" w:rsidRDefault="00762D63" w:rsidP="00521BB8">
      <w:pPr>
        <w:pStyle w:val="Subtitle"/>
        <w:rPr>
          <w:rFonts w:ascii="Comic Sans MS" w:hAnsi="Comic Sans MS"/>
          <w:b/>
          <w:sz w:val="20"/>
          <w:szCs w:val="20"/>
        </w:rPr>
      </w:pPr>
      <w:r w:rsidRPr="00436F22">
        <w:rPr>
          <w:rFonts w:ascii="Comic Sans MS" w:hAnsi="Comic Sans MS"/>
          <w:b/>
          <w:sz w:val="20"/>
          <w:szCs w:val="20"/>
        </w:rPr>
        <w:t>ETKİNLİK PLANI</w:t>
      </w:r>
    </w:p>
    <w:p w:rsidR="00762D63" w:rsidRDefault="00762D63" w:rsidP="009E4493">
      <w:pPr>
        <w:spacing w:after="0" w:line="240" w:lineRule="auto"/>
        <w:jc w:val="center"/>
        <w:rPr>
          <w:rFonts w:ascii="Comic Sans MS" w:hAnsi="Comic Sans MS"/>
          <w:b/>
          <w:bCs/>
          <w:sz w:val="20"/>
          <w:szCs w:val="20"/>
        </w:rPr>
      </w:pPr>
      <w:r>
        <w:rPr>
          <w:rFonts w:ascii="Comic Sans MS" w:hAnsi="Comic Sans MS"/>
          <w:b/>
          <w:bCs/>
          <w:sz w:val="20"/>
          <w:szCs w:val="20"/>
        </w:rPr>
        <w:t>YAĞMUR NASIL YAĞAR</w:t>
      </w:r>
    </w:p>
    <w:p w:rsidR="00762D63" w:rsidRPr="00436F22" w:rsidRDefault="00762D63"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 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762D63" w:rsidRDefault="00762D63"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762D63" w:rsidRPr="00BB3A48" w:rsidRDefault="00762D63"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246pt;height:443.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">
            <v:textbox>
              <w:txbxContent>
                <w:p w:rsidR="00762D63" w:rsidRDefault="00762D63"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762D63" w:rsidRPr="0064634E" w:rsidRDefault="00762D63" w:rsidP="00567F03">
                  <w:pPr>
                    <w:pStyle w:val="NoSpacing"/>
                    <w:jc w:val="both"/>
                    <w:rPr>
                      <w:rFonts w:ascii="Comic Sans MS" w:hAnsi="Comic Sans MS"/>
                      <w:b/>
                      <w:sz w:val="20"/>
                      <w:szCs w:val="20"/>
                    </w:rPr>
                  </w:pPr>
                  <w:r w:rsidRPr="0064634E">
                    <w:rPr>
                      <w:rFonts w:ascii="Comic Sans MS" w:hAnsi="Comic Sans MS"/>
                      <w:b/>
                      <w:sz w:val="20"/>
                      <w:szCs w:val="20"/>
                    </w:rPr>
                    <w:t xml:space="preserve">BİLİŞSEL </w:t>
                  </w:r>
                  <w:r>
                    <w:rPr>
                      <w:rFonts w:ascii="Comic Sans MS" w:hAnsi="Comic Sans MS"/>
                      <w:b/>
                      <w:sz w:val="20"/>
                      <w:szCs w:val="20"/>
                    </w:rPr>
                    <w:t>GELİŞİM</w:t>
                  </w:r>
                </w:p>
                <w:p w:rsidR="00762D63" w:rsidRPr="00567F03" w:rsidRDefault="00762D63" w:rsidP="00567F03">
                  <w:pPr>
                    <w:pStyle w:val="NoSpacing"/>
                    <w:jc w:val="both"/>
                    <w:rPr>
                      <w:rFonts w:ascii="Comic Sans MS" w:hAnsi="Comic Sans MS"/>
                      <w:sz w:val="20"/>
                      <w:szCs w:val="20"/>
                    </w:rPr>
                  </w:pPr>
                  <w:r w:rsidRPr="00567F03">
                    <w:rPr>
                      <w:rFonts w:ascii="Comic Sans MS" w:hAnsi="Comic Sans MS"/>
                      <w:sz w:val="20"/>
                      <w:szCs w:val="20"/>
                    </w:rPr>
                    <w:t>Kazanım 1: Nesne/durum/olaya dikkatini verir.</w:t>
                  </w:r>
                </w:p>
                <w:p w:rsidR="00762D63" w:rsidRPr="00567F03" w:rsidRDefault="00762D63" w:rsidP="00567F03">
                  <w:pPr>
                    <w:pStyle w:val="NoSpacing"/>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Dikkat edilmesi gereken nesne/durum/olaya odaklanır. </w:t>
                  </w:r>
                </w:p>
                <w:p w:rsidR="00762D63" w:rsidRPr="00567F03" w:rsidRDefault="00762D63" w:rsidP="00567F03">
                  <w:pPr>
                    <w:pStyle w:val="NoSpacing"/>
                    <w:jc w:val="both"/>
                    <w:rPr>
                      <w:rFonts w:ascii="Comic Sans MS" w:hAnsi="Comic Sans MS"/>
                      <w:sz w:val="20"/>
                      <w:szCs w:val="20"/>
                    </w:rPr>
                  </w:pPr>
                  <w:r w:rsidRPr="00567F03">
                    <w:rPr>
                      <w:rFonts w:ascii="Comic Sans MS" w:hAnsi="Comic Sans MS"/>
                      <w:sz w:val="20"/>
                      <w:szCs w:val="20"/>
                    </w:rPr>
                    <w:t>Dikkatini çeken nesne/durum/olaya yönelik sorular sorar.</w:t>
                  </w:r>
                  <w:r>
                    <w:rPr>
                      <w:rFonts w:ascii="Comic Sans MS" w:hAnsi="Comic Sans MS"/>
                      <w:sz w:val="20"/>
                      <w:szCs w:val="20"/>
                    </w:rPr>
                    <w:t xml:space="preserve"> </w:t>
                  </w:r>
                  <w:r w:rsidRPr="00567F03">
                    <w:rPr>
                      <w:rFonts w:ascii="Comic Sans MS" w:hAnsi="Comic Sans MS"/>
                      <w:sz w:val="20"/>
                      <w:szCs w:val="20"/>
                    </w:rPr>
                    <w:t>Dikkatini çeken nesne/durum/olayı ayrıntılarıyla açıklar.</w:t>
                  </w:r>
                </w:p>
                <w:p w:rsidR="00762D63" w:rsidRPr="00567F03" w:rsidRDefault="00762D63" w:rsidP="00567F03">
                  <w:pPr>
                    <w:pStyle w:val="NoSpacing"/>
                    <w:jc w:val="both"/>
                    <w:rPr>
                      <w:rFonts w:ascii="Comic Sans MS" w:hAnsi="Comic Sans MS"/>
                      <w:sz w:val="20"/>
                      <w:szCs w:val="20"/>
                    </w:rPr>
                  </w:pPr>
                  <w:r w:rsidRPr="00567F03">
                    <w:rPr>
                      <w:rFonts w:ascii="Comic Sans MS" w:hAnsi="Comic Sans MS"/>
                      <w:sz w:val="20"/>
                      <w:szCs w:val="20"/>
                    </w:rPr>
                    <w:t>Kazanım 2:Nesne/durum/olayla ilgili tahminde bulunur.</w:t>
                  </w:r>
                </w:p>
                <w:p w:rsidR="00762D63" w:rsidRPr="00567F03" w:rsidRDefault="00762D63" w:rsidP="00567F03">
                  <w:pPr>
                    <w:pStyle w:val="NoSpacing"/>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Nesne/durum/olayın ipuçlarını söyler.</w:t>
                  </w:r>
                  <w:r>
                    <w:rPr>
                      <w:rFonts w:ascii="Comic Sans MS" w:hAnsi="Comic Sans MS"/>
                      <w:sz w:val="20"/>
                      <w:szCs w:val="20"/>
                    </w:rPr>
                    <w:t xml:space="preserve"> </w:t>
                  </w:r>
                  <w:r w:rsidRPr="00567F03">
                    <w:rPr>
                      <w:rFonts w:ascii="Comic Sans MS" w:hAnsi="Comic Sans MS"/>
                      <w:sz w:val="20"/>
                      <w:szCs w:val="20"/>
                    </w:rPr>
                    <w:t>İpuçlarını birleştirerek tahminini söyler.</w:t>
                  </w:r>
                  <w:r>
                    <w:rPr>
                      <w:rFonts w:ascii="Comic Sans MS" w:hAnsi="Comic Sans MS"/>
                      <w:sz w:val="20"/>
                      <w:szCs w:val="20"/>
                    </w:rPr>
                    <w:t xml:space="preserve"> </w:t>
                  </w:r>
                  <w:r w:rsidRPr="00567F03">
                    <w:rPr>
                      <w:rFonts w:ascii="Comic Sans MS" w:hAnsi="Comic Sans MS"/>
                      <w:sz w:val="20"/>
                      <w:szCs w:val="20"/>
                    </w:rPr>
                    <w:t>Gerçek durumu inceler.</w:t>
                  </w:r>
                  <w:r>
                    <w:rPr>
                      <w:rFonts w:ascii="Comic Sans MS" w:hAnsi="Comic Sans MS"/>
                      <w:sz w:val="20"/>
                      <w:szCs w:val="20"/>
                    </w:rPr>
                    <w:t xml:space="preserve"> </w:t>
                  </w:r>
                  <w:r w:rsidRPr="00567F03">
                    <w:rPr>
                      <w:rFonts w:ascii="Comic Sans MS" w:hAnsi="Comic Sans MS"/>
                      <w:sz w:val="20"/>
                      <w:szCs w:val="20"/>
                    </w:rPr>
                    <w:t>Tahmini ile gerçek durumu karşılaştırır.</w:t>
                  </w:r>
                </w:p>
                <w:p w:rsidR="00762D63" w:rsidRPr="00567F03" w:rsidRDefault="00762D63" w:rsidP="00567F03">
                  <w:pPr>
                    <w:pStyle w:val="NoSpacing"/>
                    <w:jc w:val="both"/>
                    <w:rPr>
                      <w:rFonts w:ascii="Comic Sans MS" w:hAnsi="Comic Sans MS"/>
                      <w:sz w:val="20"/>
                      <w:szCs w:val="20"/>
                    </w:rPr>
                  </w:pPr>
                  <w:r w:rsidRPr="00567F03">
                    <w:rPr>
                      <w:rFonts w:ascii="Comic Sans MS" w:hAnsi="Comic Sans MS"/>
                      <w:sz w:val="20"/>
                      <w:szCs w:val="20"/>
                    </w:rPr>
                    <w:t>Kazanım 3: Algıladıklarını hatırlar.</w:t>
                  </w:r>
                </w:p>
                <w:p w:rsidR="00762D63" w:rsidRPr="00567F03" w:rsidRDefault="00762D63" w:rsidP="00567F03">
                  <w:pPr>
                    <w:pStyle w:val="NoSpacing"/>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Nesne/durum/olayı bir süre sonra yeniden söyler. </w:t>
                  </w:r>
                </w:p>
                <w:p w:rsidR="00762D63" w:rsidRDefault="00762D63" w:rsidP="00567F03">
                  <w:pPr>
                    <w:pStyle w:val="NoSpacing"/>
                    <w:jc w:val="both"/>
                    <w:rPr>
                      <w:rFonts w:ascii="Comic Sans MS" w:hAnsi="Comic Sans MS"/>
                      <w:sz w:val="20"/>
                      <w:szCs w:val="20"/>
                    </w:rPr>
                  </w:pPr>
                  <w:r w:rsidRPr="00567F03">
                    <w:rPr>
                      <w:rFonts w:ascii="Comic Sans MS" w:hAnsi="Comic Sans MS"/>
                      <w:sz w:val="20"/>
                      <w:szCs w:val="20"/>
                    </w:rPr>
                    <w:t>Hatırladıklarını yeni durumlarda kullanır.</w:t>
                  </w:r>
                </w:p>
                <w:p w:rsidR="00762D63" w:rsidRPr="00567F03" w:rsidRDefault="00762D63" w:rsidP="00567F03">
                  <w:pPr>
                    <w:pStyle w:val="NoSpacing"/>
                    <w:jc w:val="both"/>
                    <w:rPr>
                      <w:rFonts w:ascii="Comic Sans MS" w:hAnsi="Comic Sans MS"/>
                      <w:sz w:val="20"/>
                      <w:szCs w:val="20"/>
                    </w:rPr>
                  </w:pPr>
                  <w:r w:rsidRPr="00567F03">
                    <w:rPr>
                      <w:rFonts w:ascii="Comic Sans MS" w:hAnsi="Comic Sans MS"/>
                      <w:sz w:val="20"/>
                      <w:szCs w:val="20"/>
                    </w:rPr>
                    <w:t>Kazanım 5: Nesne ya da varlıkları gözlemler.</w:t>
                  </w:r>
                </w:p>
                <w:p w:rsidR="00762D63" w:rsidRPr="00567F03" w:rsidRDefault="00762D63" w:rsidP="00567F03">
                  <w:pPr>
                    <w:pStyle w:val="NoSpacing"/>
                    <w:jc w:val="both"/>
                    <w:rPr>
                      <w:rFonts w:ascii="Comic Sans MS" w:hAnsi="Comic Sans MS"/>
                      <w:sz w:val="20"/>
                      <w:szCs w:val="20"/>
                    </w:rPr>
                  </w:pPr>
                  <w:r w:rsidRPr="00567F03">
                    <w:rPr>
                      <w:rFonts w:ascii="Comic Sans MS" w:hAnsi="Comic Sans MS"/>
                      <w:sz w:val="20"/>
                      <w:szCs w:val="20"/>
                    </w:rPr>
                    <w:t>Göstergeleri:</w:t>
                  </w:r>
                  <w:r>
                    <w:rPr>
                      <w:rFonts w:ascii="Comic Sans MS" w:hAnsi="Comic Sans MS"/>
                      <w:sz w:val="20"/>
                      <w:szCs w:val="20"/>
                    </w:rPr>
                    <w:t xml:space="preserve"> </w:t>
                  </w:r>
                  <w:r w:rsidRPr="00567F03">
                    <w:rPr>
                      <w:rFonts w:ascii="Comic Sans MS" w:hAnsi="Comic Sans MS"/>
                      <w:sz w:val="20"/>
                      <w:szCs w:val="20"/>
                    </w:rPr>
                    <w:t xml:space="preserve">Nesne/varlığın adını söyler. Nesne/varlığın rengini söyler. Nesne/varlığın şeklini söyler. Nesne/varlığın büyüklüğünü söyler. Nesne/varlığın uzunluğunu söyler. Nesne/varlığın dokusunu söyler. Nesne/varlığın sesini söyler. Nesne/varlığın kokusunu söyler. </w:t>
                  </w:r>
                </w:p>
                <w:p w:rsidR="00762D63" w:rsidRPr="00E558DD" w:rsidRDefault="00762D63" w:rsidP="00567F03">
                  <w:pPr>
                    <w:pStyle w:val="NoSpacing"/>
                    <w:jc w:val="both"/>
                    <w:rPr>
                      <w:rFonts w:ascii="Comic Sans MS" w:hAnsi="Comic Sans MS"/>
                      <w:sz w:val="20"/>
                      <w:szCs w:val="20"/>
                    </w:rPr>
                  </w:pPr>
                  <w:r w:rsidRPr="00567F03">
                    <w:rPr>
                      <w:rFonts w:ascii="Comic Sans MS" w:hAnsi="Comic Sans MS"/>
                      <w:sz w:val="20"/>
                      <w:szCs w:val="20"/>
                    </w:rPr>
                    <w:t>Nesne/varlığın yapıldığı malzemeyi söyler. Nesne/varlığın tadını söyler. Nesne/varlığın miktarını söyler. Nesne/varlığın kullanım amaçlarını söyler.</w:t>
                  </w:r>
                </w:p>
              </w:txbxContent>
            </v:textbox>
          </v:shape>
        </w:pict>
      </w:r>
      <w:r>
        <w:rPr>
          <w:noProof/>
        </w:rPr>
        <w:pict>
          <v:shape id="Text Box 3" o:spid="_x0000_s1027" type="#_x0000_t202" style="position:absolute;margin-left:256.9pt;margin-top:3.9pt;width:480.25pt;height:44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">
            <v:textbox>
              <w:txbxContent>
                <w:p w:rsidR="00762D63" w:rsidRDefault="00762D63" w:rsidP="0004573F">
                  <w:pPr>
                    <w:pStyle w:val="NoSpacing"/>
                    <w:jc w:val="center"/>
                    <w:rPr>
                      <w:rFonts w:ascii="Comic Sans MS" w:hAnsi="Comic Sans MS"/>
                      <w:b/>
                      <w:sz w:val="20"/>
                      <w:szCs w:val="20"/>
                    </w:rPr>
                  </w:pPr>
                  <w:r>
                    <w:rPr>
                      <w:rFonts w:ascii="Comic Sans MS" w:hAnsi="Comic Sans MS"/>
                      <w:b/>
                      <w:sz w:val="20"/>
                      <w:szCs w:val="20"/>
                    </w:rPr>
                    <w:t>ÖĞRENME SÜRECİ</w:t>
                  </w:r>
                </w:p>
                <w:p w:rsidR="00762D63" w:rsidRDefault="00762D63" w:rsidP="001B1094">
                  <w:pPr>
                    <w:pStyle w:val="NoSpacing"/>
                    <w:jc w:val="center"/>
                    <w:rPr>
                      <w:rFonts w:ascii="Comic Sans MS" w:hAnsi="Comic Sans MS"/>
                      <w:sz w:val="20"/>
                      <w:szCs w:val="20"/>
                    </w:rPr>
                  </w:pPr>
                  <w:r w:rsidRPr="009D2E81">
                    <w:rPr>
                      <w:rFonts w:ascii="Comic Sans MS" w:hAnsi="Comic Sans MS"/>
                      <w:sz w:val="20"/>
                      <w:szCs w:val="20"/>
                    </w:rPr>
                    <w:t>Öğret</w:t>
                  </w:r>
                  <w:r>
                    <w:rPr>
                      <w:rFonts w:ascii="Comic Sans MS" w:hAnsi="Comic Sans MS"/>
                      <w:sz w:val="20"/>
                      <w:szCs w:val="20"/>
                    </w:rPr>
                    <w:t>men çocuklara cevabı gökkuşağı</w:t>
                  </w:r>
                  <w:r w:rsidRPr="009D2E81">
                    <w:rPr>
                      <w:rFonts w:ascii="Comic Sans MS" w:hAnsi="Comic Sans MS"/>
                      <w:sz w:val="20"/>
                      <w:szCs w:val="20"/>
                    </w:rPr>
                    <w:t xml:space="preserve"> olan,</w:t>
                  </w:r>
                  <w:r>
                    <w:rPr>
                      <w:rFonts w:ascii="Comic Sans MS" w:hAnsi="Comic Sans MS"/>
                      <w:sz w:val="20"/>
                      <w:szCs w:val="20"/>
                    </w:rPr>
                    <w:t xml:space="preserve"> bilmeceler sorar.</w:t>
                  </w:r>
                </w:p>
                <w:p w:rsidR="00762D63" w:rsidRDefault="00762D63" w:rsidP="001B1094">
                  <w:pPr>
                    <w:pStyle w:val="NoSpacing"/>
                    <w:jc w:val="both"/>
                    <w:rPr>
                      <w:rFonts w:ascii="Comic Sans MS" w:hAnsi="Comic Sans MS"/>
                      <w:sz w:val="20"/>
                      <w:szCs w:val="20"/>
                    </w:rPr>
                  </w:pPr>
                  <w:r w:rsidRPr="009D2E81">
                    <w:rPr>
                      <w:rFonts w:ascii="Comic Sans MS" w:hAnsi="Comic Sans MS"/>
                      <w:sz w:val="20"/>
                      <w:szCs w:val="20"/>
                    </w:rPr>
                    <w:t>Gökte gördüm b</w:t>
                  </w:r>
                  <w:r>
                    <w:rPr>
                      <w:rFonts w:ascii="Comic Sans MS" w:hAnsi="Comic Sans MS"/>
                      <w:sz w:val="20"/>
                      <w:szCs w:val="20"/>
                    </w:rPr>
                    <w:t>ir köprü, rengi var yedi türlü   (gökkuşağı)</w:t>
                  </w:r>
                </w:p>
                <w:p w:rsidR="00762D63" w:rsidRPr="001B1094" w:rsidRDefault="00762D63" w:rsidP="001B1094">
                  <w:pPr>
                    <w:pStyle w:val="NoSpacing"/>
                    <w:jc w:val="both"/>
                    <w:rPr>
                      <w:rFonts w:ascii="Comic Sans MS" w:hAnsi="Comic Sans MS"/>
                      <w:sz w:val="20"/>
                      <w:szCs w:val="20"/>
                    </w:rPr>
                  </w:pPr>
                  <w:r w:rsidRPr="001B1094">
                    <w:rPr>
                      <w:rFonts w:ascii="Comic Sans MS" w:hAnsi="Comic Sans MS"/>
                      <w:sz w:val="20"/>
                      <w:szCs w:val="20"/>
                    </w:rPr>
                    <w:t>Yaz yağmurunun ardından</w:t>
                  </w:r>
                </w:p>
                <w:p w:rsidR="00762D63" w:rsidRPr="001B1094" w:rsidRDefault="00762D63" w:rsidP="001B1094">
                  <w:pPr>
                    <w:pStyle w:val="NoSpacing"/>
                    <w:jc w:val="both"/>
                    <w:rPr>
                      <w:rFonts w:ascii="Comic Sans MS" w:hAnsi="Comic Sans MS"/>
                      <w:sz w:val="20"/>
                      <w:szCs w:val="20"/>
                    </w:rPr>
                  </w:pPr>
                  <w:r w:rsidRPr="001B1094">
                    <w:rPr>
                      <w:rFonts w:ascii="Comic Sans MS" w:hAnsi="Comic Sans MS"/>
                      <w:sz w:val="20"/>
                      <w:szCs w:val="20"/>
                    </w:rPr>
                    <w:t>Beni görürsünüz gökyüzünde</w:t>
                  </w:r>
                </w:p>
                <w:p w:rsidR="00762D63" w:rsidRPr="001B1094" w:rsidRDefault="00762D63" w:rsidP="001B1094">
                  <w:pPr>
                    <w:pStyle w:val="NoSpacing"/>
                    <w:jc w:val="both"/>
                    <w:rPr>
                      <w:rFonts w:ascii="Comic Sans MS" w:hAnsi="Comic Sans MS"/>
                      <w:sz w:val="20"/>
                      <w:szCs w:val="20"/>
                    </w:rPr>
                  </w:pPr>
                  <w:r w:rsidRPr="001B1094">
                    <w:rPr>
                      <w:rFonts w:ascii="Comic Sans MS" w:hAnsi="Comic Sans MS"/>
                      <w:sz w:val="20"/>
                      <w:szCs w:val="20"/>
                    </w:rPr>
                    <w:t>İyice bakarsanız bana</w:t>
                  </w:r>
                </w:p>
                <w:p w:rsidR="00762D63" w:rsidRPr="001B1094" w:rsidRDefault="00762D63" w:rsidP="001B1094">
                  <w:pPr>
                    <w:pStyle w:val="NoSpacing"/>
                    <w:jc w:val="both"/>
                    <w:rPr>
                      <w:rFonts w:ascii="Comic Sans MS" w:hAnsi="Comic Sans MS"/>
                      <w:sz w:val="20"/>
                      <w:szCs w:val="20"/>
                    </w:rPr>
                  </w:pPr>
                  <w:r w:rsidRPr="001B1094">
                    <w:rPr>
                      <w:rFonts w:ascii="Comic Sans MS" w:hAnsi="Comic Sans MS"/>
                      <w:sz w:val="20"/>
                      <w:szCs w:val="20"/>
                    </w:rPr>
                    <w:t xml:space="preserve">Size gülümserim yedi rengimle </w:t>
                  </w:r>
                  <w:r>
                    <w:rPr>
                      <w:rFonts w:ascii="Comic Sans MS" w:hAnsi="Comic Sans MS"/>
                      <w:sz w:val="20"/>
                      <w:szCs w:val="20"/>
                    </w:rPr>
                    <w:t xml:space="preserve">   </w:t>
                  </w:r>
                  <w:r w:rsidRPr="001B1094">
                    <w:rPr>
                      <w:rFonts w:ascii="Comic Sans MS" w:hAnsi="Comic Sans MS"/>
                      <w:sz w:val="20"/>
                      <w:szCs w:val="20"/>
                    </w:rPr>
                    <w:t>(Gökkuşağı)</w:t>
                  </w:r>
                </w:p>
                <w:p w:rsidR="00762D63" w:rsidRPr="001B1094" w:rsidRDefault="00762D63" w:rsidP="001B1094">
                  <w:pPr>
                    <w:pStyle w:val="NoSpacing"/>
                    <w:jc w:val="both"/>
                    <w:rPr>
                      <w:rFonts w:ascii="Comic Sans MS" w:hAnsi="Comic Sans MS"/>
                      <w:sz w:val="20"/>
                      <w:szCs w:val="20"/>
                    </w:rPr>
                  </w:pPr>
                  <w:r>
                    <w:rPr>
                      <w:rFonts w:ascii="Comic Sans MS" w:hAnsi="Comic Sans MS"/>
                      <w:sz w:val="20"/>
                      <w:szCs w:val="20"/>
                    </w:rPr>
                    <w:t xml:space="preserve">           </w:t>
                  </w:r>
                  <w:r w:rsidRPr="001B1094">
                    <w:rPr>
                      <w:rFonts w:ascii="Comic Sans MS" w:hAnsi="Comic Sans MS"/>
                      <w:sz w:val="20"/>
                      <w:szCs w:val="20"/>
                    </w:rPr>
                    <w:t>Sadece yağmurdan sonra çıkar,</w:t>
                  </w:r>
                  <w:r>
                    <w:rPr>
                      <w:rFonts w:ascii="Comic Sans MS" w:hAnsi="Comic Sans MS"/>
                      <w:sz w:val="20"/>
                      <w:szCs w:val="20"/>
                    </w:rPr>
                    <w:t xml:space="preserve"> </w:t>
                  </w:r>
                  <w:r w:rsidRPr="001B1094">
                    <w:rPr>
                      <w:rFonts w:ascii="Comic Sans MS" w:hAnsi="Comic Sans MS"/>
                      <w:sz w:val="20"/>
                      <w:szCs w:val="20"/>
                    </w:rPr>
                    <w:t>dünyayı yedi rengi ile sarar.</w:t>
                  </w:r>
                </w:p>
                <w:p w:rsidR="00762D63" w:rsidRDefault="00762D63" w:rsidP="001B1094">
                  <w:pPr>
                    <w:pStyle w:val="NoSpacing"/>
                    <w:jc w:val="both"/>
                    <w:rPr>
                      <w:rFonts w:ascii="Comic Sans MS" w:hAnsi="Comic Sans MS"/>
                      <w:sz w:val="20"/>
                      <w:szCs w:val="20"/>
                    </w:rPr>
                  </w:pPr>
                  <w:r>
                    <w:rPr>
                      <w:rFonts w:ascii="Comic Sans MS" w:hAnsi="Comic Sans MS"/>
                      <w:sz w:val="20"/>
                      <w:szCs w:val="20"/>
                    </w:rPr>
                    <w:t xml:space="preserve">           </w:t>
                  </w:r>
                  <w:r w:rsidRPr="001B1094">
                    <w:rPr>
                      <w:rFonts w:ascii="Comic Sans MS" w:hAnsi="Comic Sans MS"/>
                      <w:sz w:val="20"/>
                      <w:szCs w:val="20"/>
                    </w:rPr>
                    <w:t>Sanki gökyüzünde asılı durur</w:t>
                  </w:r>
                  <w:r>
                    <w:rPr>
                      <w:rFonts w:ascii="Comic Sans MS" w:hAnsi="Comic Sans MS"/>
                      <w:sz w:val="20"/>
                      <w:szCs w:val="20"/>
                    </w:rPr>
                    <w:t xml:space="preserve"> </w:t>
                  </w:r>
                  <w:r w:rsidRPr="001B1094">
                    <w:rPr>
                      <w:rFonts w:ascii="Comic Sans MS" w:hAnsi="Comic Sans MS"/>
                      <w:sz w:val="20"/>
                      <w:szCs w:val="20"/>
                    </w:rPr>
                    <w:t>,iyi düşünen onun adını bulur.</w:t>
                  </w:r>
                  <w:r>
                    <w:rPr>
                      <w:rFonts w:ascii="Comic Sans MS" w:hAnsi="Comic Sans MS"/>
                      <w:sz w:val="20"/>
                      <w:szCs w:val="20"/>
                    </w:rPr>
                    <w:t xml:space="preserve">    </w:t>
                  </w:r>
                  <w:r w:rsidRPr="001B1094">
                    <w:rPr>
                      <w:rFonts w:ascii="Comic Sans MS" w:hAnsi="Comic Sans MS"/>
                      <w:sz w:val="20"/>
                      <w:szCs w:val="20"/>
                    </w:rPr>
                    <w:t>(Gökkuşağı)</w:t>
                  </w:r>
                </w:p>
                <w:p w:rsidR="00762D63" w:rsidRDefault="00762D63" w:rsidP="009D2E81">
                  <w:pPr>
                    <w:pStyle w:val="NoSpacing"/>
                    <w:jc w:val="both"/>
                    <w:rPr>
                      <w:rFonts w:ascii="Comic Sans MS" w:hAnsi="Comic Sans MS"/>
                      <w:sz w:val="20"/>
                      <w:szCs w:val="20"/>
                    </w:rPr>
                  </w:pPr>
                  <w:r w:rsidRPr="009D2E81">
                    <w:rPr>
                      <w:rFonts w:ascii="Comic Sans MS" w:hAnsi="Comic Sans MS"/>
                      <w:sz w:val="20"/>
                      <w:szCs w:val="20"/>
                    </w:rPr>
                    <w:t>Çocuklar öğretmenin verdiği ipuçları yardımı ile bilmecenin cevabını bulurlar.</w:t>
                  </w:r>
                  <w:r>
                    <w:rPr>
                      <w:rFonts w:ascii="Comic Sans MS" w:hAnsi="Comic Sans MS"/>
                      <w:sz w:val="20"/>
                      <w:szCs w:val="20"/>
                    </w:rPr>
                    <w:t xml:space="preserve">        </w:t>
                  </w:r>
                </w:p>
                <w:p w:rsidR="00762D63" w:rsidRPr="00B950D5" w:rsidRDefault="00762D63" w:rsidP="00B950D5">
                  <w:pPr>
                    <w:pStyle w:val="NoSpacing"/>
                    <w:jc w:val="center"/>
                    <w:rPr>
                      <w:rFonts w:ascii="Comic Sans MS" w:hAnsi="Comic Sans MS"/>
                      <w:sz w:val="20"/>
                      <w:szCs w:val="20"/>
                    </w:rPr>
                  </w:pPr>
                  <w:r w:rsidRPr="00B950D5">
                    <w:rPr>
                      <w:rFonts w:ascii="Comic Sans MS" w:hAnsi="Comic Sans MS"/>
                      <w:sz w:val="20"/>
                      <w:szCs w:val="20"/>
                    </w:rPr>
                    <w:t>BULUT</w:t>
                  </w:r>
                  <w:r>
                    <w:rPr>
                      <w:rFonts w:ascii="Comic Sans MS" w:hAnsi="Comic Sans MS"/>
                      <w:sz w:val="20"/>
                      <w:szCs w:val="20"/>
                    </w:rPr>
                    <w:t xml:space="preserve"> parmak oyunu oynanır.</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Kocaman iki siyah bulut karşılaştılar </w:t>
                  </w:r>
                  <w:r>
                    <w:rPr>
                      <w:rFonts w:ascii="Comic Sans MS" w:hAnsi="Comic Sans MS"/>
                      <w:sz w:val="20"/>
                      <w:szCs w:val="20"/>
                    </w:rPr>
                    <w:t xml:space="preserve"> </w:t>
                  </w:r>
                  <w:r w:rsidRPr="00B950D5">
                    <w:rPr>
                      <w:rFonts w:ascii="Comic Sans MS" w:hAnsi="Comic Sans MS"/>
                      <w:sz w:val="20"/>
                      <w:szCs w:val="20"/>
                    </w:rPr>
                    <w:t>(Sağ ve sol başparmaklar karşılaştırılır)</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Merhaba arkadaşım </w:t>
                  </w:r>
                  <w:r>
                    <w:rPr>
                      <w:rFonts w:ascii="Comic Sans MS" w:hAnsi="Comic Sans MS"/>
                      <w:sz w:val="20"/>
                      <w:szCs w:val="20"/>
                    </w:rPr>
                    <w:t xml:space="preserve">                          </w:t>
                  </w:r>
                  <w:r w:rsidRPr="00B950D5">
                    <w:rPr>
                      <w:rFonts w:ascii="Comic Sans MS" w:hAnsi="Comic Sans MS"/>
                      <w:sz w:val="20"/>
                      <w:szCs w:val="20"/>
                    </w:rPr>
                    <w:t>(Sağ başparmak hareket ettirilir)</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Merhaba arkadaşım </w:t>
                  </w:r>
                  <w:r>
                    <w:rPr>
                      <w:rFonts w:ascii="Comic Sans MS" w:hAnsi="Comic Sans MS"/>
                      <w:sz w:val="20"/>
                      <w:szCs w:val="20"/>
                    </w:rPr>
                    <w:t xml:space="preserve">                          </w:t>
                  </w:r>
                  <w:r w:rsidRPr="00B950D5">
                    <w:rPr>
                      <w:rFonts w:ascii="Comic Sans MS" w:hAnsi="Comic Sans MS"/>
                      <w:sz w:val="20"/>
                      <w:szCs w:val="20"/>
                    </w:rPr>
                    <w:t>(Sol başparmak hareket ettirilir)</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Nasılsın?</w:t>
                  </w:r>
                  <w:r>
                    <w:rPr>
                      <w:rFonts w:ascii="Comic Sans MS" w:hAnsi="Comic Sans MS"/>
                      <w:sz w:val="20"/>
                      <w:szCs w:val="20"/>
                    </w:rPr>
                    <w:t xml:space="preserve">                                           </w:t>
                  </w:r>
                  <w:r w:rsidRPr="00B950D5">
                    <w:rPr>
                      <w:rFonts w:ascii="Comic Sans MS" w:hAnsi="Comic Sans MS"/>
                      <w:sz w:val="20"/>
                      <w:szCs w:val="20"/>
                    </w:rPr>
                    <w:t xml:space="preserve"> (Sağ başparmak hareket ettirilir)</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İyiyim, teşekkür ederim </w:t>
                  </w:r>
                  <w:r>
                    <w:rPr>
                      <w:rFonts w:ascii="Comic Sans MS" w:hAnsi="Comic Sans MS"/>
                      <w:sz w:val="20"/>
                      <w:szCs w:val="20"/>
                    </w:rPr>
                    <w:t xml:space="preserve">                    </w:t>
                  </w:r>
                  <w:r w:rsidRPr="00B950D5">
                    <w:rPr>
                      <w:rFonts w:ascii="Comic Sans MS" w:hAnsi="Comic Sans MS"/>
                      <w:sz w:val="20"/>
                      <w:szCs w:val="20"/>
                    </w:rPr>
                    <w:t>(Sol başparmak hareket ettirilir)</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Sen nasılsın?</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Ben de çok iyiyim</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Seni çok özlemişim</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Birbirlerine sarıldılar </w:t>
                  </w:r>
                  <w:r>
                    <w:rPr>
                      <w:rFonts w:ascii="Comic Sans MS" w:hAnsi="Comic Sans MS"/>
                      <w:sz w:val="20"/>
                      <w:szCs w:val="20"/>
                    </w:rPr>
                    <w:t xml:space="preserve">                      </w:t>
                  </w:r>
                  <w:r w:rsidRPr="00B950D5">
                    <w:rPr>
                      <w:rFonts w:ascii="Comic Sans MS" w:hAnsi="Comic Sans MS"/>
                      <w:sz w:val="20"/>
                      <w:szCs w:val="20"/>
                    </w:rPr>
                    <w:t>(İki elin parmakları birleştirilir)</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Tam o sırada şimşek çaktı </w:t>
                  </w:r>
                  <w:r>
                    <w:rPr>
                      <w:rFonts w:ascii="Comic Sans MS" w:hAnsi="Comic Sans MS"/>
                      <w:sz w:val="20"/>
                      <w:szCs w:val="20"/>
                    </w:rPr>
                    <w:t xml:space="preserve">               </w:t>
                  </w:r>
                  <w:r w:rsidRPr="00B950D5">
                    <w:rPr>
                      <w:rFonts w:ascii="Comic Sans MS" w:hAnsi="Comic Sans MS"/>
                      <w:sz w:val="20"/>
                      <w:szCs w:val="20"/>
                    </w:rPr>
                    <w:t>(İki el hızla birbirine vurulur)</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Sonra da yağmur yağdı </w:t>
                  </w:r>
                  <w:r>
                    <w:rPr>
                      <w:rFonts w:ascii="Comic Sans MS" w:hAnsi="Comic Sans MS"/>
                      <w:sz w:val="20"/>
                      <w:szCs w:val="20"/>
                    </w:rPr>
                    <w:t xml:space="preserve">                    </w:t>
                  </w:r>
                  <w:r w:rsidRPr="00B950D5">
                    <w:rPr>
                      <w:rFonts w:ascii="Comic Sans MS" w:hAnsi="Comic Sans MS"/>
                      <w:sz w:val="20"/>
                      <w:szCs w:val="20"/>
                    </w:rPr>
                    <w:t>(Her iki elin parmakları aşağı doğru sallanır)</w:t>
                  </w:r>
                </w:p>
                <w:p w:rsidR="00762D63" w:rsidRPr="00B950D5" w:rsidRDefault="00762D63" w:rsidP="00B950D5">
                  <w:pPr>
                    <w:pStyle w:val="NoSpacing"/>
                    <w:rPr>
                      <w:rFonts w:ascii="Comic Sans MS" w:hAnsi="Comic Sans MS"/>
                      <w:sz w:val="20"/>
                      <w:szCs w:val="20"/>
                    </w:rPr>
                  </w:pPr>
                  <w:r w:rsidRPr="00B950D5">
                    <w:rPr>
                      <w:rFonts w:ascii="Comic Sans MS" w:hAnsi="Comic Sans MS"/>
                      <w:sz w:val="20"/>
                      <w:szCs w:val="20"/>
                    </w:rPr>
                    <w:t xml:space="preserve"> Ardından güneş açtı </w:t>
                  </w:r>
                  <w:r>
                    <w:rPr>
                      <w:rFonts w:ascii="Comic Sans MS" w:hAnsi="Comic Sans MS"/>
                      <w:sz w:val="20"/>
                      <w:szCs w:val="20"/>
                    </w:rPr>
                    <w:t xml:space="preserve">      </w:t>
                  </w:r>
                  <w:r w:rsidRPr="00B950D5">
                    <w:rPr>
                      <w:rFonts w:ascii="Comic Sans MS" w:hAnsi="Comic Sans MS"/>
                      <w:sz w:val="20"/>
                      <w:szCs w:val="20"/>
                    </w:rPr>
                    <w:t>(Her iki el daire yapılarak güneş doğma hareketi yapılır)</w:t>
                  </w:r>
                </w:p>
                <w:p w:rsidR="00762D63" w:rsidRDefault="00762D63" w:rsidP="00B950D5">
                  <w:pPr>
                    <w:pStyle w:val="NoSpacing"/>
                    <w:rPr>
                      <w:rFonts w:ascii="Comic Sans MS" w:hAnsi="Comic Sans MS"/>
                      <w:sz w:val="20"/>
                      <w:szCs w:val="20"/>
                    </w:rPr>
                  </w:pPr>
                  <w:r w:rsidRPr="00B950D5">
                    <w:rPr>
                      <w:rFonts w:ascii="Comic Sans MS" w:hAnsi="Comic Sans MS"/>
                      <w:sz w:val="20"/>
                      <w:szCs w:val="20"/>
                    </w:rPr>
                    <w:t xml:space="preserve"> Gökkuşağı ortaya çıktı.</w:t>
                  </w:r>
                </w:p>
                <w:p w:rsidR="00762D63" w:rsidRPr="00832456" w:rsidRDefault="00762D63" w:rsidP="00832456">
                  <w:pPr>
                    <w:pStyle w:val="NoSpacing"/>
                    <w:jc w:val="center"/>
                    <w:rPr>
                      <w:rFonts w:ascii="Comic Sans MS" w:hAnsi="Comic Sans MS"/>
                      <w:sz w:val="20"/>
                      <w:szCs w:val="20"/>
                    </w:rPr>
                  </w:pPr>
                  <w:r w:rsidRPr="00832456">
                    <w:rPr>
                      <w:rFonts w:ascii="Comic Sans MS" w:hAnsi="Comic Sans MS"/>
                      <w:sz w:val="20"/>
                      <w:szCs w:val="20"/>
                    </w:rPr>
                    <w:t>YAĞMUR DENEYİ yapılır</w:t>
                  </w:r>
                </w:p>
                <w:p w:rsidR="00762D63" w:rsidRPr="00832456" w:rsidRDefault="00762D63" w:rsidP="00832456">
                  <w:pPr>
                    <w:pStyle w:val="NoSpacing"/>
                    <w:rPr>
                      <w:rFonts w:ascii="Comic Sans MS" w:hAnsi="Comic Sans MS"/>
                      <w:sz w:val="20"/>
                      <w:szCs w:val="20"/>
                    </w:rPr>
                  </w:pPr>
                  <w:r w:rsidRPr="00832456">
                    <w:rPr>
                      <w:rFonts w:ascii="Comic Sans MS" w:hAnsi="Comic Sans MS"/>
                      <w:sz w:val="20"/>
                      <w:szCs w:val="20"/>
                    </w:rPr>
                    <w:t>Öğretmen çocuklara, ‘Yağmur’ deneyini yapacaklarını söyler.</w:t>
                  </w:r>
                </w:p>
                <w:p w:rsidR="00762D63" w:rsidRPr="00B950D5" w:rsidRDefault="00762D63" w:rsidP="00832456">
                  <w:pPr>
                    <w:pStyle w:val="NoSpacing"/>
                    <w:rPr>
                      <w:rFonts w:ascii="Comic Sans MS" w:hAnsi="Comic Sans MS"/>
                      <w:sz w:val="20"/>
                      <w:szCs w:val="20"/>
                    </w:rPr>
                  </w:pPr>
                  <w:r w:rsidRPr="00832456">
                    <w:rPr>
                      <w:rFonts w:ascii="Comic Sans MS" w:hAnsi="Comic Sans MS"/>
                      <w:sz w:val="20"/>
                      <w:szCs w:val="20"/>
                    </w:rPr>
                    <w:t>Sınıfa, yarısına kadar kaynamış su ile dolu olan bardak ve daha önceden bir süre buzlukta beklettiği bir çay tabağını getirir. Soğuk çay tabağı içinde kaynar su olan bardağın biraz üstünde öğretmen tarafından tutulur. Bir süre sonra çay tabağında oluşan su damlaları ve bu su damlalarının tekrar bardağa dönüşü çocuklarla birlikte gözlemlenir.  Deney sonunda çocuklarla birlikte gözlemledikleri ile ilgili konuşulur.</w:t>
                  </w:r>
                </w:p>
              </w:txbxContent>
            </v:textbox>
          </v:shape>
        </w:pict>
      </w:r>
      <w:r>
        <w:rPr>
          <w:rFonts w:ascii="Comic Sans MS" w:hAnsi="Comic Sans MS"/>
          <w:bCs/>
          <w:sz w:val="20"/>
          <w:szCs w:val="20"/>
        </w:rPr>
        <w:t xml:space="preserve"> </w:t>
      </w:r>
      <w:r>
        <w:rPr>
          <w:rFonts w:ascii="Comic Sans MS" w:hAnsi="Comic Sans MS"/>
          <w:bCs/>
          <w:sz w:val="20"/>
          <w:szCs w:val="20"/>
        </w:rPr>
        <w:tab/>
      </w:r>
    </w:p>
    <w:p w:rsidR="00762D63" w:rsidRPr="00BB3A48" w:rsidRDefault="00762D63" w:rsidP="00EF1A06">
      <w:pPr>
        <w:spacing w:after="0" w:line="240" w:lineRule="auto"/>
        <w:rPr>
          <w:rFonts w:ascii="Comic Sans MS" w:hAnsi="Comic Sans MS"/>
          <w:sz w:val="18"/>
          <w:szCs w:val="18"/>
        </w:rPr>
      </w:pPr>
    </w:p>
    <w:p w:rsidR="00762D63" w:rsidRDefault="00762D63">
      <w:r w:rsidRPr="00BB3A48">
        <w:rPr>
          <w:rFonts w:ascii="Comic Sans MS" w:hAnsi="Comic Sans MS"/>
          <w:sz w:val="18"/>
          <w:szCs w:val="18"/>
        </w:rPr>
        <w:br w:type="page"/>
      </w:r>
    </w:p>
    <w:p w:rsidR="00762D63" w:rsidRDefault="00762D63" w:rsidP="001B1094">
      <w:pPr>
        <w:tabs>
          <w:tab w:val="left" w:pos="900"/>
        </w:tabs>
      </w:pPr>
      <w:r>
        <w:rPr>
          <w:noProof/>
        </w:rPr>
        <w:pict>
          <v:shape id="Text Box 9" o:spid="_x0000_s1028" type="#_x0000_t202" style="position:absolute;margin-left:346.15pt;margin-top:-10.1pt;width:390pt;height:4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">
            <v:textbox>
              <w:txbxContent>
                <w:p w:rsidR="00762D63" w:rsidRPr="00F621D5" w:rsidRDefault="00762D63"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7" o:spid="_x0000_s1029" type="#_x0000_t202" style="position:absolute;margin-left:-7.85pt;margin-top:-10.1pt;width:331.5pt;height:4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">
            <v:textbox>
              <w:txbxContent>
                <w:p w:rsidR="00762D63" w:rsidRDefault="00762D63"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r>
                    <w:rPr>
                      <w:rFonts w:ascii="Comic Sans MS" w:hAnsi="Comic Sans MS"/>
                      <w:b/>
                      <w:sz w:val="20"/>
                      <w:szCs w:val="20"/>
                    </w:rPr>
                    <w:t>:</w:t>
                  </w:r>
                </w:p>
              </w:txbxContent>
            </v:textbox>
          </v:shape>
        </w:pict>
      </w:r>
    </w:p>
    <w:p w:rsidR="00762D63" w:rsidRDefault="00762D63" w:rsidP="001B1094">
      <w:pPr>
        <w:tabs>
          <w:tab w:val="left" w:pos="900"/>
        </w:tabs>
      </w:pPr>
    </w:p>
    <w:p w:rsidR="00762D63" w:rsidRPr="0064634E" w:rsidRDefault="00762D63" w:rsidP="0064634E">
      <w:r>
        <w:rPr>
          <w:noProof/>
        </w:rPr>
        <w:pict>
          <v:shape id="Text Box 4" o:spid="_x0000_s1030" type="#_x0000_t202" style="position:absolute;margin-left:-4.85pt;margin-top:1pt;width:331.5pt;height:80.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">
            <v:textbox>
              <w:txbxContent>
                <w:p w:rsidR="00762D63" w:rsidRDefault="00762D63"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762D63" w:rsidRPr="0004770B" w:rsidRDefault="00762D63" w:rsidP="0004770B">
                  <w:pPr>
                    <w:pStyle w:val="NoSpacing"/>
                    <w:rPr>
                      <w:rFonts w:ascii="Comic Sans MS" w:hAnsi="Comic Sans MS"/>
                      <w:sz w:val="20"/>
                      <w:szCs w:val="20"/>
                      <w:lang w:val="en-US"/>
                    </w:rPr>
                  </w:pPr>
                  <w:r>
                    <w:rPr>
                      <w:rFonts w:ascii="Comic Sans MS" w:hAnsi="Comic Sans MS"/>
                      <w:sz w:val="20"/>
                      <w:szCs w:val="20"/>
                      <w:lang w:val="en-US"/>
                    </w:rPr>
                    <w:t>Bardaklar, su, çay tabağı, artık materyaller, boyalar, yapıştırıcı</w:t>
                  </w:r>
                </w:p>
                <w:p w:rsidR="00762D63" w:rsidRDefault="00762D63"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62D63" w:rsidRPr="0004770B" w:rsidRDefault="00762D63" w:rsidP="0004770B">
                  <w:pPr>
                    <w:pStyle w:val="NoSpacing"/>
                    <w:rPr>
                      <w:rFonts w:ascii="Comic Sans MS" w:hAnsi="Comic Sans MS"/>
                      <w:sz w:val="20"/>
                      <w:szCs w:val="20"/>
                      <w:lang w:val="en-US"/>
                    </w:rPr>
                  </w:pPr>
                  <w:r>
                    <w:rPr>
                      <w:rFonts w:ascii="Comic Sans MS" w:hAnsi="Comic Sans MS"/>
                      <w:sz w:val="20"/>
                      <w:szCs w:val="20"/>
                      <w:lang w:val="en-US"/>
                    </w:rPr>
                    <w:t>Yağmur, güneş ışığı, gökkuşağı, deney,renkler,bilmece,ipucu</w:t>
                  </w:r>
                </w:p>
                <w:p w:rsidR="00762D63" w:rsidRDefault="00762D63"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62D63" w:rsidRPr="00436F22" w:rsidRDefault="00762D63"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762D63" w:rsidRDefault="00762D63" w:rsidP="0064634E"/>
    <w:p w:rsidR="00762D63" w:rsidRDefault="00762D63" w:rsidP="00B950D5">
      <w:pPr>
        <w:tabs>
          <w:tab w:val="left" w:pos="1275"/>
        </w:tabs>
      </w:pPr>
      <w:r>
        <w:tab/>
      </w:r>
    </w:p>
    <w:p w:rsidR="00762D63" w:rsidRDefault="00762D63" w:rsidP="00B950D5">
      <w:pPr>
        <w:tabs>
          <w:tab w:val="left" w:pos="1275"/>
        </w:tabs>
      </w:pPr>
    </w:p>
    <w:p w:rsidR="00762D63" w:rsidRPr="00832456" w:rsidRDefault="00762D63" w:rsidP="0083245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32456">
        <w:rPr>
          <w:rFonts w:ascii="Comic Sans MS" w:hAnsi="Comic Sans MS"/>
          <w:b/>
          <w:sz w:val="20"/>
          <w:szCs w:val="20"/>
        </w:rPr>
        <w:t>DEĞERLENDİRME</w:t>
      </w:r>
    </w:p>
    <w:p w:rsidR="00762D63" w:rsidRPr="00832456" w:rsidRDefault="00762D63"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Gökkuşağı nasıl oluşur?</w:t>
      </w:r>
    </w:p>
    <w:p w:rsidR="00762D63" w:rsidRPr="00832456" w:rsidRDefault="00762D63"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Gökkuşağının renkleri hangileridir?</w:t>
      </w:r>
    </w:p>
    <w:p w:rsidR="00762D63" w:rsidRPr="00832456" w:rsidRDefault="00762D63"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Neden gökkuşağı denilmiştir sizce?</w:t>
      </w:r>
    </w:p>
    <w:p w:rsidR="00762D63" w:rsidRPr="00832456" w:rsidRDefault="00762D63"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Yağmur deneyinde neler hissettiniz?</w:t>
      </w:r>
    </w:p>
    <w:p w:rsidR="00762D63" w:rsidRPr="00832456" w:rsidRDefault="00762D63"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w:t>
      </w:r>
      <w:r w:rsidRPr="00832456">
        <w:rPr>
          <w:rFonts w:ascii="Comic Sans MS" w:hAnsi="Comic Sans MS"/>
          <w:sz w:val="20"/>
          <w:szCs w:val="20"/>
        </w:rPr>
        <w:t>aşka neyin deneylerini yapmak istersiniz?</w:t>
      </w:r>
    </w:p>
    <w:p w:rsidR="00762D63" w:rsidRPr="00832456" w:rsidRDefault="00762D63"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Bilim insanı olsaydın neleri  araştırmak isterdin/ neden?</w:t>
      </w:r>
    </w:p>
    <w:p w:rsidR="00762D63" w:rsidRPr="00832456" w:rsidRDefault="00762D63" w:rsidP="0083245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32456">
        <w:rPr>
          <w:rFonts w:ascii="Comic Sans MS" w:hAnsi="Comic Sans MS"/>
          <w:sz w:val="20"/>
          <w:szCs w:val="20"/>
        </w:rPr>
        <w:t>Eğitim seti 6.sayı/23.34. sayfalar yapılır</w:t>
      </w:r>
    </w:p>
    <w:p w:rsidR="00762D63" w:rsidRPr="005F37E1" w:rsidRDefault="00762D63" w:rsidP="005F37E1">
      <w:pPr>
        <w:pStyle w:val="NoSpacing"/>
        <w:rPr>
          <w:rFonts w:ascii="Comic Sans MS" w:hAnsi="Comic Sans MS"/>
          <w:sz w:val="20"/>
          <w:szCs w:val="20"/>
        </w:rPr>
      </w:pPr>
    </w:p>
    <w:p w:rsidR="00762D63" w:rsidRDefault="00762D63" w:rsidP="005F37E1">
      <w:pPr>
        <w:pStyle w:val="NoSpacing"/>
        <w:jc w:val="center"/>
        <w:rPr>
          <w:rFonts w:ascii="Comic Sans MS" w:hAnsi="Comic Sans MS"/>
          <w:b/>
          <w:sz w:val="20"/>
          <w:szCs w:val="20"/>
        </w:rPr>
      </w:pPr>
    </w:p>
    <w:p w:rsidR="00762D63" w:rsidRDefault="00762D63" w:rsidP="005F37E1">
      <w:pPr>
        <w:pStyle w:val="NoSpacing"/>
        <w:jc w:val="center"/>
        <w:rPr>
          <w:rFonts w:ascii="Comic Sans MS" w:hAnsi="Comic Sans MS"/>
          <w:b/>
          <w:sz w:val="20"/>
          <w:szCs w:val="20"/>
        </w:rPr>
      </w:pPr>
    </w:p>
    <w:p w:rsidR="00762D63" w:rsidRPr="005F37E1" w:rsidRDefault="00762D63" w:rsidP="005F37E1">
      <w:pPr>
        <w:pStyle w:val="NoSpacing"/>
        <w:jc w:val="center"/>
        <w:rPr>
          <w:rFonts w:ascii="Comic Sans MS" w:hAnsi="Comic Sans MS"/>
          <w:b/>
          <w:sz w:val="20"/>
          <w:szCs w:val="20"/>
        </w:rPr>
      </w:pPr>
      <w:r w:rsidRPr="005F37E1">
        <w:rPr>
          <w:rFonts w:ascii="Comic Sans MS" w:hAnsi="Comic Sans MS"/>
          <w:b/>
          <w:sz w:val="20"/>
          <w:szCs w:val="20"/>
        </w:rPr>
        <w:t>ETKİNLİK PLANI</w:t>
      </w:r>
      <w:r>
        <w:rPr>
          <w:rFonts w:ascii="Comic Sans MS" w:hAnsi="Comic Sans MS"/>
          <w:b/>
          <w:sz w:val="20"/>
          <w:szCs w:val="20"/>
        </w:rPr>
        <w:t xml:space="preserve"> (2)</w:t>
      </w:r>
    </w:p>
    <w:p w:rsidR="00762D63" w:rsidRPr="005F37E1" w:rsidRDefault="00762D63" w:rsidP="005F37E1">
      <w:pPr>
        <w:pStyle w:val="NoSpacing"/>
        <w:jc w:val="center"/>
        <w:rPr>
          <w:rFonts w:ascii="Comic Sans MS" w:hAnsi="Comic Sans MS"/>
          <w:b/>
          <w:sz w:val="20"/>
          <w:szCs w:val="20"/>
        </w:rPr>
      </w:pPr>
      <w:r w:rsidRPr="005F37E1">
        <w:rPr>
          <w:rFonts w:ascii="Comic Sans MS" w:hAnsi="Comic Sans MS"/>
          <w:b/>
          <w:sz w:val="20"/>
          <w:szCs w:val="20"/>
        </w:rPr>
        <w:t>ÇİÇEKLER AÇTI</w:t>
      </w:r>
    </w:p>
    <w:p w:rsidR="00762D63" w:rsidRPr="005F37E1" w:rsidRDefault="00762D63" w:rsidP="005F37E1">
      <w:pPr>
        <w:pStyle w:val="NoSpacing"/>
        <w:rPr>
          <w:rFonts w:ascii="Comic Sans MS" w:hAnsi="Comic Sans MS"/>
          <w:sz w:val="20"/>
          <w:szCs w:val="20"/>
        </w:rPr>
      </w:pPr>
      <w:r w:rsidRPr="005F37E1">
        <w:rPr>
          <w:rFonts w:ascii="Comic Sans MS" w:hAnsi="Comic Sans MS"/>
          <w:sz w:val="20"/>
          <w:szCs w:val="20"/>
        </w:rPr>
        <w:t>Etkinlik Türü: Fen-Türkçe Dil  (Bütünleştirilmiş Bireysel ve Büyük Grup Etkinliği)</w:t>
      </w:r>
    </w:p>
    <w:p w:rsidR="00762D63" w:rsidRPr="005F37E1" w:rsidRDefault="00762D63" w:rsidP="005F37E1">
      <w:pPr>
        <w:pStyle w:val="NoSpacing"/>
        <w:rPr>
          <w:rFonts w:ascii="Comic Sans MS" w:hAnsi="Comic Sans MS"/>
          <w:sz w:val="20"/>
          <w:szCs w:val="20"/>
        </w:rPr>
      </w:pPr>
      <w:r w:rsidRPr="005F37E1">
        <w:rPr>
          <w:rFonts w:ascii="Comic Sans MS" w:hAnsi="Comic Sans MS"/>
          <w:sz w:val="20"/>
          <w:szCs w:val="20"/>
        </w:rPr>
        <w:t>Yaş grubu: 48- 66 ay</w:t>
      </w:r>
    </w:p>
    <w:p w:rsidR="00762D63" w:rsidRPr="00703683"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03683">
        <w:rPr>
          <w:rFonts w:ascii="Comic Sans MS" w:hAnsi="Comic Sans MS"/>
          <w:b/>
          <w:sz w:val="20"/>
          <w:szCs w:val="20"/>
        </w:rPr>
        <w:t>KAZANIMLAR VE GÖSTERGELERİ</w:t>
      </w:r>
    </w:p>
    <w:p w:rsidR="00762D63" w:rsidRPr="00703683" w:rsidRDefault="00762D63" w:rsidP="0094703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03683">
        <w:rPr>
          <w:rFonts w:ascii="Comic Sans MS" w:hAnsi="Comic Sans MS"/>
          <w:b/>
          <w:sz w:val="20"/>
          <w:szCs w:val="20"/>
        </w:rPr>
        <w:t xml:space="preserve">SOSYAL VE DUYGUSAL </w:t>
      </w:r>
      <w:r>
        <w:rPr>
          <w:rFonts w:ascii="Comic Sans MS" w:hAnsi="Comic Sans MS"/>
          <w:b/>
          <w:sz w:val="20"/>
          <w:szCs w:val="20"/>
        </w:rPr>
        <w:t>GELİŞİM</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Kazanım 10. Sorumluluklarını yerine getirir. Göstergeleri: Sorumluluk almaya istekli olduğunu gösterir. üstlendiği sorumluluğu yerine getirir.</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Kazanım 13. Estetik değerleri korur.Göstergeleri: Çevresinde gördüğü güzel ve rahatsız edici durumları söyler. Çevresini farklı biçimlerde düzenler. Çevredeki güzelliklere değer verir.</w:t>
      </w:r>
    </w:p>
    <w:p w:rsidR="00762D63" w:rsidRPr="00703683" w:rsidRDefault="00762D63" w:rsidP="0094703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03683">
        <w:rPr>
          <w:rFonts w:ascii="Comic Sans MS" w:hAnsi="Comic Sans MS"/>
          <w:b/>
          <w:sz w:val="20"/>
          <w:szCs w:val="20"/>
        </w:rPr>
        <w:t xml:space="preserve">BİLİŞSEL </w:t>
      </w:r>
      <w:r>
        <w:rPr>
          <w:rFonts w:ascii="Comic Sans MS" w:hAnsi="Comic Sans MS"/>
          <w:b/>
          <w:sz w:val="20"/>
          <w:szCs w:val="20"/>
        </w:rPr>
        <w:t>GELİŞİM</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Kazanım 5. Nesne ya da varlıkları gözlemler. Göstergeleri: Nesne/varlığın adını, rengini, şeklini, büyüklüğünü, uzunluğunu, dokusunu, sesini, kokusunu, yapıldığı malzemeyi, tadını, miktarını ve kullanım amaçlarını söyler.</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Kazanım 10. Mekânda konumla ilgili yönergeleri uygular. Göstergeleri: Nesnenin mekândaki konumunu söyler. Yönergeye uygun olarak nesneyi doğru yere yerleştirir</w:t>
      </w:r>
    </w:p>
    <w:p w:rsidR="00762D63" w:rsidRPr="00703683" w:rsidRDefault="00762D63" w:rsidP="0094703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03683">
        <w:rPr>
          <w:rFonts w:ascii="Comic Sans MS" w:hAnsi="Comic Sans MS"/>
          <w:b/>
          <w:sz w:val="20"/>
          <w:szCs w:val="20"/>
        </w:rPr>
        <w:t xml:space="preserve">DİL </w:t>
      </w:r>
      <w:r>
        <w:rPr>
          <w:rFonts w:ascii="Comic Sans MS" w:hAnsi="Comic Sans MS"/>
          <w:b/>
          <w:sz w:val="20"/>
          <w:szCs w:val="20"/>
        </w:rPr>
        <w:t>GELİŞİMI</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Kazanım 8. Dinlediklerini/izlediklerini çeşitli yollarla ifade eder. Göstergeleri: Dinledikleri/izledikleri ile ilgili sorular sorar. Dinledikleri/izledikleri ile ilgili sorulara cevap verir. Dinlediklerini /izlediklerini başkalarına anlatır. Dinlediklerini/izlediklerini resim, müzik, drama, şiir, öykü gibi çeşitli yollarla sergiler.)</w:t>
      </w:r>
    </w:p>
    <w:p w:rsidR="00762D63" w:rsidRPr="00703683"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03683">
        <w:rPr>
          <w:rFonts w:ascii="Comic Sans MS" w:hAnsi="Comic Sans MS"/>
          <w:b/>
          <w:sz w:val="20"/>
          <w:szCs w:val="20"/>
        </w:rPr>
        <w:t>ÖZBAKIM BECERİLERİ</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Kazanım 1. Bedeniyle ilgili temizlik kurallarını uygular. Göstergeleri: Saçını tarar, dişini fırçalar, elini, yüzünü yıkar, tuvalet gereksinimine yönelik işleri yapar.</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Kazanım 4. Yeterli ve dengeli beslenir. Göstergeleri: Yiyecek ve içecekleri yeterli miktarda yer/içer. Öğün zamanlarında yemek yemeye çaba gösterir.</w:t>
      </w:r>
    </w:p>
    <w:p w:rsidR="00762D63" w:rsidRPr="005F37E1" w:rsidRDefault="00762D63" w:rsidP="005F37E1">
      <w:pPr>
        <w:pStyle w:val="NoSpacing"/>
        <w:rPr>
          <w:rFonts w:ascii="Comic Sans MS" w:hAnsi="Comic Sans MS"/>
          <w:sz w:val="20"/>
          <w:szCs w:val="20"/>
        </w:rPr>
      </w:pPr>
    </w:p>
    <w:p w:rsidR="00762D63" w:rsidRPr="004C3F94" w:rsidRDefault="00762D63" w:rsidP="004C3F94">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C3F94">
        <w:rPr>
          <w:rFonts w:ascii="Comic Sans MS" w:hAnsi="Comic Sans MS"/>
          <w:b/>
          <w:sz w:val="20"/>
          <w:szCs w:val="20"/>
        </w:rPr>
        <w:t>ÖĞRENME SÜRECİ</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Öğretmen yeni aldığı bir saksı çiçeğini eline alıp, çocukları bu şekilde karşılar. “Bu benim çiçeğim, evimde benimle yaşıyordu. Onu sularken,</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kurumuş yapraklarını temizlerken hep sizi anlatıyordum. Çiçeğimde sizi merak etti, okula gelmek istedi. Sizi çiçeğimle tanıştırayım mı?” der ve çocukların çiçekle konuşmasını sağlar.</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Kitap köşesine saksıda ve bahçede yetişen çeşitli çiçek resimleri (gül, papatya, lale, menekşe vb.) yerleştirilir. Çocukların incelemesi sağlanarak, daha önce hangilerini gördükleri sorulur. Çiçeklerin isimleri birlikte sayılır.</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Çiçek ve yaprak bilmeceleri sorulur. Çocuklar cevabını bulmakta güçlük çekerse ipucu verilebilir.</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Mis gibi kokar</w:t>
      </w:r>
      <w:r w:rsidRPr="005F37E1">
        <w:rPr>
          <w:rFonts w:ascii="Comic Sans MS" w:hAnsi="Comic Sans MS"/>
          <w:sz w:val="20"/>
          <w:szCs w:val="20"/>
        </w:rPr>
        <w:tab/>
      </w:r>
      <w:r w:rsidRPr="005F37E1">
        <w:rPr>
          <w:rFonts w:ascii="Comic Sans MS" w:hAnsi="Comic Sans MS"/>
          <w:sz w:val="20"/>
          <w:szCs w:val="20"/>
        </w:rPr>
        <w:tab/>
        <w:t xml:space="preserve">                          Ağacın parçasıdır,</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Etrafa güzellik saçar. (Çiçek)</w:t>
      </w:r>
      <w:r w:rsidRPr="005F37E1">
        <w:rPr>
          <w:rFonts w:ascii="Comic Sans MS" w:hAnsi="Comic Sans MS"/>
          <w:sz w:val="20"/>
          <w:szCs w:val="20"/>
        </w:rPr>
        <w:tab/>
      </w:r>
      <w:r w:rsidRPr="005F37E1">
        <w:rPr>
          <w:rFonts w:ascii="Comic Sans MS" w:hAnsi="Comic Sans MS"/>
          <w:sz w:val="20"/>
          <w:szCs w:val="20"/>
        </w:rPr>
        <w:tab/>
        <w:t xml:space="preserve">   Rüzgâr ile sallanır,</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 xml:space="preserve">                                                              Sonbaharda sararır. (Yaprak)</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7E1">
        <w:rPr>
          <w:rFonts w:ascii="Comic Sans MS" w:hAnsi="Comic Sans MS"/>
          <w:sz w:val="20"/>
          <w:szCs w:val="20"/>
        </w:rPr>
        <w:tab/>
      </w:r>
      <w:r w:rsidRPr="005F37E1">
        <w:rPr>
          <w:rFonts w:ascii="Comic Sans MS" w:hAnsi="Comic Sans MS"/>
          <w:sz w:val="20"/>
          <w:szCs w:val="20"/>
        </w:rPr>
        <w:tab/>
      </w:r>
      <w:r w:rsidRPr="005F37E1">
        <w:rPr>
          <w:rFonts w:ascii="Comic Sans MS" w:hAnsi="Comic Sans MS"/>
          <w:sz w:val="20"/>
          <w:szCs w:val="20"/>
        </w:rPr>
        <w:tab/>
        <w:t xml:space="preserve">                           Rengi yeşildir ama</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5F37E1">
        <w:rPr>
          <w:rFonts w:ascii="Comic Sans MS" w:hAnsi="Comic Sans MS"/>
          <w:sz w:val="20"/>
          <w:szCs w:val="20"/>
        </w:rPr>
        <w:t>Öğretmen çocuklara “Evinizde, bahçede ya da saksıda çiçeğiniz var mı? Onlara nasıl bakıyorsunuz? Çiçekleri seviyor musunuz? Çiçekleri koparıyor musunuz? Çiçekler ne işe yarar?” vb. sorular sorar. Çocukların cevaplarını dinler. Bazı çiçeklerin bahçede, bazılarının saksıda, bazılarının da kırlarda yetiştiğini açıklar. Çiçeklerle ilgili seçilen hikâye resimleri gösterilerek anlatılır.</w:t>
      </w:r>
    </w:p>
    <w:p w:rsidR="00762D63" w:rsidRPr="005F37E1" w:rsidRDefault="00762D63" w:rsidP="005F37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Ç</w:t>
      </w:r>
      <w:r w:rsidRPr="005F37E1">
        <w:rPr>
          <w:rFonts w:ascii="Comic Sans MS" w:hAnsi="Comic Sans MS"/>
          <w:sz w:val="20"/>
          <w:szCs w:val="20"/>
        </w:rPr>
        <w:t>ocuklar, çiçeklerle ilgili anlatılanları (saksıya çiçek dikme, sulama, koklama, kuru yapraklarını temizleme, ışığa yakın bir yere koyma vb.) pandomim yoluyla canlandırırlar.</w:t>
      </w:r>
    </w:p>
    <w:p w:rsidR="00762D63" w:rsidRPr="005F37E1" w:rsidRDefault="00762D63" w:rsidP="005F37E1">
      <w:pPr>
        <w:pStyle w:val="NoSpacing"/>
        <w:rPr>
          <w:rFonts w:ascii="Comic Sans MS" w:hAnsi="Comic Sans MS"/>
          <w:sz w:val="20"/>
          <w:szCs w:val="20"/>
        </w:rPr>
      </w:pPr>
    </w:p>
    <w:p w:rsidR="00762D63" w:rsidRPr="005F37E1" w:rsidRDefault="00762D63" w:rsidP="005F37E1">
      <w:pPr>
        <w:pStyle w:val="NoSpacing"/>
        <w:rPr>
          <w:rFonts w:ascii="Comic Sans MS" w:hAnsi="Comic Sans MS"/>
          <w:sz w:val="20"/>
          <w:szCs w:val="20"/>
        </w:rPr>
      </w:pPr>
    </w:p>
    <w:p w:rsidR="00762D63" w:rsidRPr="00F87A69"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87A69">
        <w:rPr>
          <w:rFonts w:ascii="Comic Sans MS" w:hAnsi="Comic Sans MS"/>
          <w:b/>
          <w:sz w:val="20"/>
          <w:szCs w:val="20"/>
        </w:rPr>
        <w:t>MATERYALLER</w:t>
      </w:r>
    </w:p>
    <w:p w:rsidR="00762D63" w:rsidRPr="004C3F94"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3F94">
        <w:rPr>
          <w:rFonts w:ascii="Comic Sans MS" w:hAnsi="Comic Sans MS"/>
          <w:sz w:val="20"/>
          <w:szCs w:val="20"/>
        </w:rPr>
        <w:t>Çeşitli çiçek resimleri</w:t>
      </w:r>
    </w:p>
    <w:p w:rsidR="00762D63" w:rsidRPr="00F87A69"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87A69">
        <w:rPr>
          <w:rFonts w:ascii="Comic Sans MS" w:hAnsi="Comic Sans MS"/>
          <w:b/>
          <w:sz w:val="20"/>
          <w:szCs w:val="20"/>
        </w:rPr>
        <w:t>SÖZCÜKLER</w:t>
      </w:r>
    </w:p>
    <w:p w:rsidR="00762D63" w:rsidRPr="004C3F94"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3F94">
        <w:rPr>
          <w:rFonts w:ascii="Comic Sans MS" w:hAnsi="Comic Sans MS"/>
          <w:sz w:val="20"/>
          <w:szCs w:val="20"/>
        </w:rPr>
        <w:t>Çiçek, bakım,yaprak</w:t>
      </w:r>
    </w:p>
    <w:p w:rsidR="00762D63" w:rsidRPr="00F87A69"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87A69">
        <w:rPr>
          <w:rFonts w:ascii="Comic Sans MS" w:hAnsi="Comic Sans MS"/>
          <w:b/>
          <w:sz w:val="20"/>
          <w:szCs w:val="20"/>
        </w:rPr>
        <w:t>KAVRAMLAR</w:t>
      </w:r>
    </w:p>
    <w:p w:rsidR="00762D63" w:rsidRDefault="00762D63" w:rsidP="005F37E1">
      <w:pPr>
        <w:pStyle w:val="NoSpacing"/>
        <w:rPr>
          <w:rFonts w:ascii="Comic Sans MS" w:hAnsi="Comic Sans MS"/>
          <w:sz w:val="20"/>
          <w:szCs w:val="20"/>
        </w:rPr>
      </w:pPr>
    </w:p>
    <w:p w:rsidR="00762D63" w:rsidRPr="00703683"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03683">
        <w:rPr>
          <w:rFonts w:ascii="Comic Sans MS" w:hAnsi="Comic Sans MS"/>
          <w:b/>
          <w:sz w:val="20"/>
          <w:szCs w:val="20"/>
        </w:rPr>
        <w:t>AİLE KATILIMI</w:t>
      </w:r>
    </w:p>
    <w:p w:rsidR="00762D63"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3F94">
        <w:rPr>
          <w:rFonts w:ascii="Comic Sans MS" w:hAnsi="Comic Sans MS"/>
          <w:sz w:val="20"/>
          <w:szCs w:val="20"/>
        </w:rPr>
        <w:t>Evde çocuğunuzun çiçek (bitki) bakımını yapmasına fırsat veriniz</w:t>
      </w:r>
    </w:p>
    <w:p w:rsidR="00762D63" w:rsidRDefault="00762D63" w:rsidP="004C3F94">
      <w:pPr>
        <w:pStyle w:val="NoSpacing"/>
        <w:rPr>
          <w:rFonts w:ascii="Comic Sans MS" w:hAnsi="Comic Sans MS"/>
          <w:sz w:val="20"/>
          <w:szCs w:val="20"/>
        </w:rPr>
      </w:pPr>
    </w:p>
    <w:p w:rsidR="00762D63" w:rsidRPr="00703683"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03683">
        <w:rPr>
          <w:rFonts w:ascii="Comic Sans MS" w:hAnsi="Comic Sans MS"/>
          <w:b/>
          <w:sz w:val="20"/>
          <w:szCs w:val="20"/>
        </w:rPr>
        <w:t>DEĞERLENDİRME</w:t>
      </w:r>
    </w:p>
    <w:p w:rsidR="00762D63" w:rsidRPr="004C3F94"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3F94">
        <w:rPr>
          <w:rFonts w:ascii="Comic Sans MS" w:hAnsi="Comic Sans MS"/>
          <w:sz w:val="20"/>
          <w:szCs w:val="20"/>
        </w:rPr>
        <w:t>Bugün hangi çiçek isimlerini öğrendik?</w:t>
      </w:r>
    </w:p>
    <w:p w:rsidR="00762D63" w:rsidRPr="004C3F94"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3F94">
        <w:rPr>
          <w:rFonts w:ascii="Comic Sans MS" w:hAnsi="Comic Sans MS"/>
          <w:sz w:val="20"/>
          <w:szCs w:val="20"/>
        </w:rPr>
        <w:t xml:space="preserve">Evinizde, bahçede ya da saksıda çiçeğiniz var mı? *Onlara nasıl bakıyorsunuz? </w:t>
      </w:r>
    </w:p>
    <w:p w:rsidR="00762D63" w:rsidRPr="004C3F94"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3F94">
        <w:rPr>
          <w:rFonts w:ascii="Comic Sans MS" w:hAnsi="Comic Sans MS"/>
          <w:sz w:val="20"/>
          <w:szCs w:val="20"/>
        </w:rPr>
        <w:t xml:space="preserve">Çiçekleri seviyor musunuz? </w:t>
      </w:r>
    </w:p>
    <w:p w:rsidR="00762D63" w:rsidRPr="004C3F94"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3F94">
        <w:rPr>
          <w:rFonts w:ascii="Comic Sans MS" w:hAnsi="Comic Sans MS"/>
          <w:sz w:val="20"/>
          <w:szCs w:val="20"/>
        </w:rPr>
        <w:t xml:space="preserve">Çiçekleri koparıyor musunuz? </w:t>
      </w:r>
    </w:p>
    <w:p w:rsidR="00762D63"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3F94">
        <w:rPr>
          <w:rFonts w:ascii="Comic Sans MS" w:hAnsi="Comic Sans MS"/>
          <w:sz w:val="20"/>
          <w:szCs w:val="20"/>
        </w:rPr>
        <w:t>Çiçekler ne işe yarar?</w:t>
      </w:r>
    </w:p>
    <w:p w:rsidR="00762D63"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62D63" w:rsidRPr="00703683"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03683">
        <w:rPr>
          <w:rFonts w:ascii="Comic Sans MS" w:hAnsi="Comic Sans MS"/>
          <w:b/>
          <w:sz w:val="20"/>
          <w:szCs w:val="20"/>
        </w:rPr>
        <w:t>UYARLAMA</w:t>
      </w:r>
    </w:p>
    <w:p w:rsidR="00762D63" w:rsidRPr="005F37E1" w:rsidRDefault="00762D63" w:rsidP="004C3F94">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C3F94">
        <w:rPr>
          <w:rFonts w:ascii="Comic Sans MS" w:hAnsi="Comic Sans MS"/>
          <w:sz w:val="20"/>
          <w:szCs w:val="20"/>
        </w:rPr>
        <w:t>Sınıfta oryantasyon öğrencisi varsa, engel durumu göz önünde  bulundurularak etkinlik düzenlenmelidir.</w:t>
      </w:r>
    </w:p>
    <w:sectPr w:rsidR="00762D63" w:rsidRPr="005F37E1"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D63" w:rsidRDefault="00762D63" w:rsidP="00806A98">
      <w:pPr>
        <w:spacing w:after="0" w:line="240" w:lineRule="auto"/>
      </w:pPr>
      <w:r>
        <w:separator/>
      </w:r>
    </w:p>
  </w:endnote>
  <w:endnote w:type="continuationSeparator" w:id="0">
    <w:p w:rsidR="00762D63" w:rsidRDefault="00762D63"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D63" w:rsidRDefault="00762D63">
    <w:pPr>
      <w:pStyle w:val="Footer"/>
    </w:pPr>
  </w:p>
  <w:p w:rsidR="00762D63" w:rsidRDefault="00762D63">
    <w:pPr>
      <w:pStyle w:val="Footer"/>
    </w:pPr>
  </w:p>
  <w:p w:rsidR="00762D63" w:rsidRDefault="00762D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D63" w:rsidRDefault="00762D63" w:rsidP="00806A98">
      <w:pPr>
        <w:spacing w:after="0" w:line="240" w:lineRule="auto"/>
      </w:pPr>
      <w:r>
        <w:separator/>
      </w:r>
    </w:p>
  </w:footnote>
  <w:footnote w:type="continuationSeparator" w:id="0">
    <w:p w:rsidR="00762D63" w:rsidRDefault="00762D63"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D63" w:rsidRDefault="00762D63">
    <w:pPr>
      <w:pStyle w:val="Header"/>
    </w:pPr>
  </w:p>
  <w:p w:rsidR="00762D63" w:rsidRDefault="00762D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67DE"/>
    <w:rsid w:val="000D10F6"/>
    <w:rsid w:val="000D430C"/>
    <w:rsid w:val="000D74E2"/>
    <w:rsid w:val="000F3B1A"/>
    <w:rsid w:val="000F3F3B"/>
    <w:rsid w:val="000F63D2"/>
    <w:rsid w:val="00111DDF"/>
    <w:rsid w:val="00113F35"/>
    <w:rsid w:val="00145E8B"/>
    <w:rsid w:val="00150544"/>
    <w:rsid w:val="0015787C"/>
    <w:rsid w:val="00165788"/>
    <w:rsid w:val="00166F2C"/>
    <w:rsid w:val="001768DA"/>
    <w:rsid w:val="0018560E"/>
    <w:rsid w:val="00186208"/>
    <w:rsid w:val="001A45E0"/>
    <w:rsid w:val="001B1094"/>
    <w:rsid w:val="001B4E66"/>
    <w:rsid w:val="001D0122"/>
    <w:rsid w:val="001F0CD7"/>
    <w:rsid w:val="001F341C"/>
    <w:rsid w:val="001F4B0C"/>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A2A09"/>
    <w:rsid w:val="004C3F94"/>
    <w:rsid w:val="004C5BC8"/>
    <w:rsid w:val="004D3E9B"/>
    <w:rsid w:val="004D71CA"/>
    <w:rsid w:val="004E21F3"/>
    <w:rsid w:val="004E3931"/>
    <w:rsid w:val="004F21E0"/>
    <w:rsid w:val="004F353B"/>
    <w:rsid w:val="00504F68"/>
    <w:rsid w:val="00521BB8"/>
    <w:rsid w:val="0052281B"/>
    <w:rsid w:val="00527203"/>
    <w:rsid w:val="005364CF"/>
    <w:rsid w:val="005460B8"/>
    <w:rsid w:val="005527C4"/>
    <w:rsid w:val="00567F03"/>
    <w:rsid w:val="00577EBE"/>
    <w:rsid w:val="005858E6"/>
    <w:rsid w:val="0059067C"/>
    <w:rsid w:val="005B492E"/>
    <w:rsid w:val="005C3EC7"/>
    <w:rsid w:val="005C5442"/>
    <w:rsid w:val="005D35FA"/>
    <w:rsid w:val="005E0765"/>
    <w:rsid w:val="005F37E1"/>
    <w:rsid w:val="00606432"/>
    <w:rsid w:val="00606435"/>
    <w:rsid w:val="0064489B"/>
    <w:rsid w:val="0064634E"/>
    <w:rsid w:val="0068135B"/>
    <w:rsid w:val="006836CC"/>
    <w:rsid w:val="006B611B"/>
    <w:rsid w:val="006B7DFF"/>
    <w:rsid w:val="006C1CF1"/>
    <w:rsid w:val="006C668F"/>
    <w:rsid w:val="006D28C4"/>
    <w:rsid w:val="006D6401"/>
    <w:rsid w:val="006D6FD2"/>
    <w:rsid w:val="0070201C"/>
    <w:rsid w:val="00702AA9"/>
    <w:rsid w:val="00703683"/>
    <w:rsid w:val="00705541"/>
    <w:rsid w:val="0072462E"/>
    <w:rsid w:val="00725333"/>
    <w:rsid w:val="00727341"/>
    <w:rsid w:val="00760E27"/>
    <w:rsid w:val="00762D63"/>
    <w:rsid w:val="00764F63"/>
    <w:rsid w:val="007706DB"/>
    <w:rsid w:val="00774F9B"/>
    <w:rsid w:val="00783B80"/>
    <w:rsid w:val="007948D5"/>
    <w:rsid w:val="00796074"/>
    <w:rsid w:val="00801790"/>
    <w:rsid w:val="00801C8B"/>
    <w:rsid w:val="008038BA"/>
    <w:rsid w:val="008065CB"/>
    <w:rsid w:val="00806A98"/>
    <w:rsid w:val="00831538"/>
    <w:rsid w:val="00832456"/>
    <w:rsid w:val="008432E8"/>
    <w:rsid w:val="0085733F"/>
    <w:rsid w:val="008637FB"/>
    <w:rsid w:val="008854B3"/>
    <w:rsid w:val="008902E4"/>
    <w:rsid w:val="00890E89"/>
    <w:rsid w:val="00894735"/>
    <w:rsid w:val="008978B2"/>
    <w:rsid w:val="008B7296"/>
    <w:rsid w:val="008E20FE"/>
    <w:rsid w:val="008E3B68"/>
    <w:rsid w:val="0091422C"/>
    <w:rsid w:val="0092742D"/>
    <w:rsid w:val="009319CC"/>
    <w:rsid w:val="009322A4"/>
    <w:rsid w:val="009367C8"/>
    <w:rsid w:val="00936A51"/>
    <w:rsid w:val="00942E94"/>
    <w:rsid w:val="00947033"/>
    <w:rsid w:val="00954DBC"/>
    <w:rsid w:val="00973CDA"/>
    <w:rsid w:val="00997873"/>
    <w:rsid w:val="009A20AC"/>
    <w:rsid w:val="009A586A"/>
    <w:rsid w:val="009B2D3F"/>
    <w:rsid w:val="009C2A7A"/>
    <w:rsid w:val="009D2E81"/>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2594"/>
    <w:rsid w:val="00A93841"/>
    <w:rsid w:val="00AA06B0"/>
    <w:rsid w:val="00AC668E"/>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950D5"/>
    <w:rsid w:val="00BA482B"/>
    <w:rsid w:val="00BB3A48"/>
    <w:rsid w:val="00BC4E5B"/>
    <w:rsid w:val="00BC6104"/>
    <w:rsid w:val="00BE067A"/>
    <w:rsid w:val="00C110B3"/>
    <w:rsid w:val="00C120B6"/>
    <w:rsid w:val="00C1578F"/>
    <w:rsid w:val="00C246D6"/>
    <w:rsid w:val="00C3789F"/>
    <w:rsid w:val="00C644FA"/>
    <w:rsid w:val="00C66B23"/>
    <w:rsid w:val="00C73541"/>
    <w:rsid w:val="00C779FA"/>
    <w:rsid w:val="00C903B4"/>
    <w:rsid w:val="00CA20A7"/>
    <w:rsid w:val="00CB73A3"/>
    <w:rsid w:val="00CC216B"/>
    <w:rsid w:val="00CC2D45"/>
    <w:rsid w:val="00CE11E7"/>
    <w:rsid w:val="00CE6E6F"/>
    <w:rsid w:val="00D17FE9"/>
    <w:rsid w:val="00D3651C"/>
    <w:rsid w:val="00D94A26"/>
    <w:rsid w:val="00DB03DA"/>
    <w:rsid w:val="00DE0EC8"/>
    <w:rsid w:val="00DE524A"/>
    <w:rsid w:val="00E1402F"/>
    <w:rsid w:val="00E3439D"/>
    <w:rsid w:val="00E4402B"/>
    <w:rsid w:val="00E47557"/>
    <w:rsid w:val="00E54A56"/>
    <w:rsid w:val="00E558DD"/>
    <w:rsid w:val="00E56C0E"/>
    <w:rsid w:val="00E614B8"/>
    <w:rsid w:val="00E61B8E"/>
    <w:rsid w:val="00E823BB"/>
    <w:rsid w:val="00E8439E"/>
    <w:rsid w:val="00E9352F"/>
    <w:rsid w:val="00E9611D"/>
    <w:rsid w:val="00EA76AB"/>
    <w:rsid w:val="00EC6C15"/>
    <w:rsid w:val="00ED34F9"/>
    <w:rsid w:val="00ED6BD1"/>
    <w:rsid w:val="00ED7DEF"/>
    <w:rsid w:val="00EE243E"/>
    <w:rsid w:val="00EE47F4"/>
    <w:rsid w:val="00EE614E"/>
    <w:rsid w:val="00EF1A06"/>
    <w:rsid w:val="00F12C2C"/>
    <w:rsid w:val="00F25426"/>
    <w:rsid w:val="00F300A9"/>
    <w:rsid w:val="00F413CD"/>
    <w:rsid w:val="00F41E99"/>
    <w:rsid w:val="00F53DE0"/>
    <w:rsid w:val="00F61B8B"/>
    <w:rsid w:val="00F621D5"/>
    <w:rsid w:val="00F85C1D"/>
    <w:rsid w:val="00F875E3"/>
    <w:rsid w:val="00F87A69"/>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43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095783207">
      <w:marLeft w:val="0"/>
      <w:marRight w:val="0"/>
      <w:marTop w:val="0"/>
      <w:marBottom w:val="0"/>
      <w:divBdr>
        <w:top w:val="none" w:sz="0" w:space="0" w:color="auto"/>
        <w:left w:val="none" w:sz="0" w:space="0" w:color="auto"/>
        <w:bottom w:val="none" w:sz="0" w:space="0" w:color="auto"/>
        <w:right w:val="none" w:sz="0" w:space="0" w:color="auto"/>
      </w:divBdr>
    </w:div>
    <w:div w:id="2095783208">
      <w:marLeft w:val="0"/>
      <w:marRight w:val="0"/>
      <w:marTop w:val="0"/>
      <w:marBottom w:val="0"/>
      <w:divBdr>
        <w:top w:val="none" w:sz="0" w:space="0" w:color="auto"/>
        <w:left w:val="none" w:sz="0" w:space="0" w:color="auto"/>
        <w:bottom w:val="none" w:sz="0" w:space="0" w:color="auto"/>
        <w:right w:val="none" w:sz="0" w:space="0" w:color="auto"/>
      </w:divBdr>
    </w:div>
    <w:div w:id="2095783209">
      <w:marLeft w:val="0"/>
      <w:marRight w:val="0"/>
      <w:marTop w:val="0"/>
      <w:marBottom w:val="0"/>
      <w:divBdr>
        <w:top w:val="none" w:sz="0" w:space="0" w:color="auto"/>
        <w:left w:val="none" w:sz="0" w:space="0" w:color="auto"/>
        <w:bottom w:val="none" w:sz="0" w:space="0" w:color="auto"/>
        <w:right w:val="none" w:sz="0" w:space="0" w:color="auto"/>
      </w:divBdr>
    </w:div>
    <w:div w:id="20957832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TotalTime>
  <Pages>5</Pages>
  <Words>735</Words>
  <Characters>4190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2015-07-16T17:16:00Z</dcterms:created>
  <dcterms:modified xsi:type="dcterms:W3CDTF">2016-08-28T21:23:00Z</dcterms:modified>
</cp:coreProperties>
</file>